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A0F714F" w:rsidR="0074405B" w:rsidRDefault="0074405B" w:rsidP="0074405B">
      <w:pPr>
        <w:pStyle w:val="3GPPHeader"/>
        <w:spacing w:after="60"/>
        <w:rPr>
          <w:sz w:val="32"/>
          <w:szCs w:val="32"/>
          <w:highlight w:val="yellow"/>
        </w:rPr>
      </w:pPr>
      <w:r>
        <w:t>3GPP TSG-RAN WG2 #97</w:t>
      </w:r>
      <w:r>
        <w:tab/>
      </w:r>
      <w:r w:rsidR="00D70E73">
        <w:rPr>
          <w:sz w:val="32"/>
          <w:szCs w:val="32"/>
        </w:rPr>
        <w:t xml:space="preserve">Tdoc </w:t>
      </w:r>
      <w:r w:rsidR="00AA58AD">
        <w:rPr>
          <w:sz w:val="32"/>
          <w:szCs w:val="32"/>
        </w:rPr>
        <w:t>R-1700881</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3E9E455D" w:rsidR="00E90E49" w:rsidRPr="00A428F8" w:rsidRDefault="00E90E49" w:rsidP="00311702">
      <w:pPr>
        <w:pStyle w:val="3GPPHeader"/>
        <w:rPr>
          <w:sz w:val="22"/>
          <w:szCs w:val="22"/>
          <w:lang w:val="en-US"/>
        </w:rPr>
      </w:pPr>
      <w:r w:rsidRPr="00A428F8">
        <w:rPr>
          <w:sz w:val="22"/>
          <w:szCs w:val="22"/>
          <w:lang w:val="en-US"/>
        </w:rPr>
        <w:t>Agenda Item:</w:t>
      </w:r>
      <w:r w:rsidRPr="00A428F8">
        <w:rPr>
          <w:sz w:val="22"/>
          <w:szCs w:val="22"/>
          <w:lang w:val="en-US"/>
        </w:rPr>
        <w:tab/>
      </w:r>
      <w:r w:rsidR="008F3257" w:rsidRPr="00A428F8">
        <w:rPr>
          <w:sz w:val="22"/>
          <w:szCs w:val="22"/>
          <w:lang w:val="en-US"/>
        </w:rPr>
        <w:t>10.2.1.4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1167F9" w:rsidR="00E90E49" w:rsidRPr="00CE0424" w:rsidRDefault="003D3C45" w:rsidP="00311702">
      <w:pPr>
        <w:pStyle w:val="3GPPHeader"/>
        <w:rPr>
          <w:sz w:val="22"/>
          <w:szCs w:val="22"/>
        </w:rPr>
      </w:pPr>
      <w:r>
        <w:rPr>
          <w:sz w:val="22"/>
          <w:szCs w:val="22"/>
        </w:rPr>
        <w:t>Title:</w:t>
      </w:r>
      <w:r w:rsidR="00E90E49" w:rsidRPr="00CE0424">
        <w:rPr>
          <w:sz w:val="22"/>
          <w:szCs w:val="22"/>
        </w:rPr>
        <w:tab/>
      </w:r>
      <w:r w:rsidR="004A7007">
        <w:rPr>
          <w:sz w:val="22"/>
          <w:szCs w:val="22"/>
        </w:rPr>
        <w:t xml:space="preserve">Higher layer implications of beamforming during random access </w:t>
      </w:r>
    </w:p>
    <w:p w14:paraId="65935703" w14:textId="74B05034" w:rsidR="00E90E49" w:rsidRPr="008F3257" w:rsidRDefault="00E90E49" w:rsidP="008F3257">
      <w:pPr>
        <w:pStyle w:val="3GPPHeader"/>
        <w:rPr>
          <w:sz w:val="22"/>
          <w:szCs w:val="22"/>
        </w:rPr>
      </w:pPr>
      <w:r w:rsidRPr="008F3257">
        <w:rPr>
          <w:sz w:val="22"/>
          <w:szCs w:val="22"/>
        </w:rPr>
        <w:t>Document for:</w:t>
      </w:r>
      <w:r w:rsidRPr="008F3257">
        <w:rPr>
          <w:sz w:val="22"/>
          <w:szCs w:val="22"/>
        </w:rPr>
        <w:tab/>
        <w:t>Discussi</w:t>
      </w:r>
      <w:bookmarkStart w:id="0" w:name="_GoBack"/>
      <w:bookmarkEnd w:id="0"/>
      <w:r w:rsidRPr="008F3257">
        <w:rPr>
          <w:sz w:val="22"/>
          <w:szCs w:val="22"/>
        </w:rPr>
        <w:t>on</w:t>
      </w:r>
    </w:p>
    <w:p w14:paraId="607E06CC" w14:textId="781E0A0C" w:rsidR="00E90E49" w:rsidRDefault="00E90E49" w:rsidP="00CE0424">
      <w:pPr>
        <w:pStyle w:val="Heading1"/>
      </w:pPr>
      <w:r w:rsidRPr="00CE0424">
        <w:t>Introduction</w:t>
      </w:r>
    </w:p>
    <w:p w14:paraId="66C103EF" w14:textId="7A72A102" w:rsidR="00824EAD" w:rsidRPr="00CE0424" w:rsidRDefault="00C61F98" w:rsidP="008F3257">
      <w:r>
        <w:t>Initial access is a procedure that is both very important and involves cross-working group issues. For instance, the use of beamforming/beam sweeping may have implications for both RAN1 and RAN2. To ease alignment and provide a clear basis and common understanding, it is appropriate to provide an overall description of the initial access procedure, at least up to the point where RRC and NAS signalling commences. Such an overview is provided in this contribution.</w:t>
      </w:r>
    </w:p>
    <w:p w14:paraId="36CEC7B2" w14:textId="77777777" w:rsidR="001643A8" w:rsidRDefault="004000E8" w:rsidP="00CE0424">
      <w:pPr>
        <w:pStyle w:val="Heading1"/>
      </w:pPr>
      <w:bookmarkStart w:id="1" w:name="_Ref178064866"/>
      <w:r w:rsidRPr="00CE0424">
        <w:t>Discussion</w:t>
      </w:r>
      <w:bookmarkEnd w:id="1"/>
    </w:p>
    <w:p w14:paraId="34FBE3D9" w14:textId="5A575835" w:rsidR="009E048D" w:rsidRPr="009E048D" w:rsidRDefault="007B55D6" w:rsidP="009E023A">
      <w:pPr>
        <w:pStyle w:val="Heading2"/>
      </w:pPr>
      <w:r>
        <w:t xml:space="preserve">Beamforming and </w:t>
      </w:r>
      <w:r w:rsidR="009E048D">
        <w:t xml:space="preserve">RACH </w:t>
      </w:r>
    </w:p>
    <w:p w14:paraId="08F306FA" w14:textId="4D5F24A5" w:rsidR="009E023A" w:rsidRPr="0071257C" w:rsidRDefault="004E04EB" w:rsidP="009E023A">
      <w:pPr>
        <w:rPr>
          <w:lang w:val="en-US"/>
        </w:rPr>
      </w:pPr>
      <w:r>
        <w:rPr>
          <w:lang w:val="en-US"/>
        </w:rPr>
        <w:t xml:space="preserve">In LTE, before accessing the cell the UE uses the PCI to derive </w:t>
      </w:r>
      <w:r w:rsidR="00A81E60">
        <w:rPr>
          <w:lang w:val="en-US"/>
        </w:rPr>
        <w:t>CRSs (transmitted in all subframes in all over the frequency band)</w:t>
      </w:r>
      <w:r>
        <w:rPr>
          <w:lang w:val="en-US"/>
        </w:rPr>
        <w:t xml:space="preserve"> </w:t>
      </w:r>
      <w:r w:rsidR="00A81E60">
        <w:rPr>
          <w:lang w:val="en-US"/>
        </w:rPr>
        <w:t>that may be used to decode the PBCH carrying the MIB and PDCCH/PDSCH carrying further SIBs contain</w:t>
      </w:r>
      <w:r w:rsidR="00D34C4A">
        <w:rPr>
          <w:lang w:val="en-US"/>
        </w:rPr>
        <w:t>ing</w:t>
      </w:r>
      <w:r w:rsidR="00A81E60">
        <w:rPr>
          <w:lang w:val="en-US"/>
        </w:rPr>
        <w:t xml:space="preserve"> the PRACH configuration</w:t>
      </w:r>
      <w:r>
        <w:rPr>
          <w:lang w:val="en-US"/>
        </w:rPr>
        <w:t>.</w:t>
      </w:r>
      <w:r w:rsidR="00D34C4A">
        <w:rPr>
          <w:lang w:val="en-US"/>
        </w:rPr>
        <w:t xml:space="preserve"> </w:t>
      </w:r>
      <w:r w:rsidR="009E023A">
        <w:rPr>
          <w:lang w:val="en-US"/>
        </w:rPr>
        <w:t xml:space="preserve">In LTE, there is only a single PRACH configuration </w:t>
      </w:r>
      <w:r w:rsidR="00D34C4A" w:rsidRPr="00B53236">
        <w:rPr>
          <w:lang w:val="en-US"/>
        </w:rPr>
        <w:t>per cell</w:t>
      </w:r>
      <w:r w:rsidR="009E023A">
        <w:rPr>
          <w:lang w:val="en-US"/>
        </w:rPr>
        <w:t xml:space="preserve"> </w:t>
      </w:r>
      <w:r w:rsidR="00D34C4A">
        <w:rPr>
          <w:lang w:val="en-US"/>
        </w:rPr>
        <w:t>such as the uplink time-frequency resources to transmit the preamble</w:t>
      </w:r>
      <w:r w:rsidR="003A6F41">
        <w:rPr>
          <w:lang w:val="en-US"/>
        </w:rPr>
        <w:t xml:space="preserve"> on</w:t>
      </w:r>
      <w:r w:rsidR="00D34C4A">
        <w:rPr>
          <w:lang w:val="en-US"/>
        </w:rPr>
        <w:t xml:space="preserve">. </w:t>
      </w:r>
    </w:p>
    <w:p w14:paraId="5A37F8E1" w14:textId="2D3C671A" w:rsidR="009E023A" w:rsidRDefault="009E023A" w:rsidP="009E023A">
      <w:pPr>
        <w:pStyle w:val="Observation"/>
      </w:pPr>
      <w:r>
        <w:t>In LTE there is a single PRACH configuration per cell.</w:t>
      </w:r>
    </w:p>
    <w:p w14:paraId="014C11A3" w14:textId="77777777" w:rsidR="008F3257" w:rsidRDefault="008F3257" w:rsidP="008F3257">
      <w:pPr>
        <w:pStyle w:val="Observation"/>
        <w:numPr>
          <w:ilvl w:val="0"/>
          <w:numId w:val="0"/>
        </w:numPr>
      </w:pPr>
    </w:p>
    <w:p w14:paraId="3694AED8" w14:textId="253FCECB" w:rsidR="008F6942" w:rsidRDefault="009E023A" w:rsidP="00D34C4A">
      <w:pPr>
        <w:rPr>
          <w:lang w:val="en-US"/>
        </w:rPr>
      </w:pPr>
      <w:r w:rsidRPr="008F3257">
        <w:rPr>
          <w:lang w:val="en-US"/>
        </w:rPr>
        <w:t xml:space="preserve">In </w:t>
      </w:r>
      <w:r w:rsidR="001F41B0" w:rsidRPr="008F3257">
        <w:rPr>
          <w:lang w:val="en-US"/>
        </w:rPr>
        <w:t xml:space="preserve">NR, </w:t>
      </w:r>
      <w:r w:rsidRPr="008F3257">
        <w:rPr>
          <w:lang w:val="en-US"/>
        </w:rPr>
        <w:t xml:space="preserve">it has been agreed </w:t>
      </w:r>
      <w:r w:rsidR="00760709">
        <w:rPr>
          <w:lang w:val="en-US"/>
        </w:rPr>
        <w:t xml:space="preserve">in RAN1 </w:t>
      </w:r>
      <w:r w:rsidRPr="008F3257">
        <w:rPr>
          <w:lang w:val="en-US"/>
        </w:rPr>
        <w:t>that both single</w:t>
      </w:r>
      <w:r w:rsidR="003A6F41" w:rsidRPr="008F3257">
        <w:rPr>
          <w:lang w:val="en-US"/>
        </w:rPr>
        <w:t xml:space="preserve"> </w:t>
      </w:r>
      <w:r w:rsidRPr="008F3257">
        <w:rPr>
          <w:lang w:val="en-US"/>
        </w:rPr>
        <w:t>beam and multi-beam operations should be supported.</w:t>
      </w:r>
      <w:r>
        <w:rPr>
          <w:lang w:val="en-US"/>
        </w:rPr>
        <w:t xml:space="preserve"> </w:t>
      </w:r>
      <w:r w:rsidR="003A6F41">
        <w:rPr>
          <w:lang w:val="en-US"/>
        </w:rPr>
        <w:t xml:space="preserve">For </w:t>
      </w:r>
      <w:r>
        <w:rPr>
          <w:lang w:val="en-US"/>
        </w:rPr>
        <w:t>an RRC_IDLE or RRC_INACTIVE UE that basically means that in the single beam case the</w:t>
      </w:r>
      <w:r w:rsidR="005715AB">
        <w:rPr>
          <w:lang w:val="en-US"/>
        </w:rPr>
        <w:t xml:space="preserve"> signals and physical channels </w:t>
      </w:r>
      <w:r>
        <w:rPr>
          <w:lang w:val="en-US"/>
        </w:rPr>
        <w:t xml:space="preserve">monitored in these states would be transmitted in a single </w:t>
      </w:r>
      <w:r w:rsidR="008D0630">
        <w:rPr>
          <w:lang w:val="en-US"/>
        </w:rPr>
        <w:t>beam, i.e. omnidirectional/sectorized as in LTE</w:t>
      </w:r>
      <w:r w:rsidR="001248DF">
        <w:rPr>
          <w:lang w:val="en-US"/>
        </w:rPr>
        <w:t xml:space="preserve">. </w:t>
      </w:r>
    </w:p>
    <w:p w14:paraId="46A25F1C" w14:textId="6105267D" w:rsidR="008F6942" w:rsidRDefault="005715AB" w:rsidP="00D34C4A">
      <w:pPr>
        <w:rPr>
          <w:lang w:val="en-US"/>
        </w:rPr>
      </w:pPr>
      <w:r>
        <w:rPr>
          <w:lang w:val="en-US"/>
        </w:rPr>
        <w:t>Until the last meeting RAN1 terminology assumed</w:t>
      </w:r>
      <w:r w:rsidR="008F6942">
        <w:rPr>
          <w:lang w:val="en-US"/>
        </w:rPr>
        <w:t xml:space="preserve"> that at least the combination NR-PSS/NR-SSS/PBCH</w:t>
      </w:r>
      <w:r w:rsidR="008F6942" w:rsidRPr="008F6942">
        <w:rPr>
          <w:lang w:val="en-US"/>
        </w:rPr>
        <w:t xml:space="preserve"> </w:t>
      </w:r>
      <w:r w:rsidR="008F6942">
        <w:rPr>
          <w:lang w:val="en-US"/>
        </w:rPr>
        <w:t>constitutes a so called SS Block</w:t>
      </w:r>
      <w:r>
        <w:rPr>
          <w:lang w:val="en-US"/>
        </w:rPr>
        <w:t xml:space="preserve">. However, in RAN1#NRAdHoc </w:t>
      </w:r>
      <w:r w:rsidR="008F6942">
        <w:rPr>
          <w:lang w:val="en-US"/>
        </w:rPr>
        <w:t>the following has been agreed:</w:t>
      </w:r>
    </w:p>
    <w:p w14:paraId="122022B4" w14:textId="44D0FE93" w:rsidR="008F6942" w:rsidRDefault="005715AB" w:rsidP="00D34C4A">
      <w:pPr>
        <w:rPr>
          <w:lang w:val="en-US"/>
        </w:rPr>
      </w:pPr>
      <w:r w:rsidRPr="005715AB">
        <w:rPr>
          <w:noProof/>
          <w:lang w:val="en-US" w:eastAsia="en-US"/>
        </w:rPr>
        <mc:AlternateContent>
          <mc:Choice Requires="wps">
            <w:drawing>
              <wp:anchor distT="45720" distB="45720" distL="114300" distR="114300" simplePos="0" relativeHeight="251659264" behindDoc="0" locked="0" layoutInCell="1" allowOverlap="1" wp14:anchorId="238FE621" wp14:editId="43DB0C1C">
                <wp:simplePos x="0" y="0"/>
                <wp:positionH relativeFrom="margin">
                  <wp:align>right</wp:align>
                </wp:positionH>
                <wp:positionV relativeFrom="paragraph">
                  <wp:posOffset>229235</wp:posOffset>
                </wp:positionV>
                <wp:extent cx="60864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495EEE96" w14:textId="77777777" w:rsidR="005715AB" w:rsidRPr="001E2D6B" w:rsidRDefault="005715AB" w:rsidP="005715AB">
                            <w:pPr>
                              <w:rPr>
                                <w:rFonts w:eastAsia="MS Mincho"/>
                                <w:b/>
                                <w:u w:val="single"/>
                                <w:lang w:eastAsia="ja-JP"/>
                              </w:rPr>
                            </w:pPr>
                            <w:r w:rsidRPr="001E2D6B">
                              <w:rPr>
                                <w:rFonts w:eastAsia="MS Mincho" w:hint="eastAsia"/>
                                <w:b/>
                                <w:highlight w:val="green"/>
                                <w:u w:val="single"/>
                                <w:lang w:eastAsia="ja-JP"/>
                              </w:rPr>
                              <w:t>Agreements:</w:t>
                            </w:r>
                          </w:p>
                          <w:p w14:paraId="0CDF0B2B" w14:textId="77777777" w:rsidR="005715AB" w:rsidRPr="005715AB" w:rsidRDefault="005715AB" w:rsidP="005715AB">
                            <w:pPr>
                              <w:numPr>
                                <w:ilvl w:val="0"/>
                                <w:numId w:val="35"/>
                              </w:numPr>
                              <w:overflowPunct/>
                              <w:autoSpaceDE/>
                              <w:autoSpaceDN/>
                              <w:adjustRightInd/>
                              <w:spacing w:after="0"/>
                              <w:jc w:val="left"/>
                              <w:textAlignment w:val="auto"/>
                              <w:rPr>
                                <w:rFonts w:eastAsia="MS Mincho"/>
                                <w:lang w:val="en-US" w:eastAsia="ja-JP"/>
                              </w:rPr>
                            </w:pPr>
                            <w:r w:rsidRPr="005715AB">
                              <w:rPr>
                                <w:rFonts w:eastAsia="MS Mincho"/>
                                <w:lang w:val="en-US" w:eastAsia="ja-JP"/>
                              </w:rPr>
                              <w:t>UE shall be able to identify at least OFDM symbol index, slot index in a radio frame and radio frame number from an SS block.</w:t>
                            </w:r>
                          </w:p>
                          <w:p w14:paraId="63BC2033" w14:textId="77777777" w:rsidR="005715AB" w:rsidRPr="001E2D6B" w:rsidRDefault="005715AB" w:rsidP="005715AB">
                            <w:pPr>
                              <w:numPr>
                                <w:ilvl w:val="1"/>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The signals included in the SS block are FFS between </w:t>
                            </w:r>
                          </w:p>
                          <w:p w14:paraId="432C2B7B" w14:textId="77777777" w:rsidR="005715AB" w:rsidRPr="001E2D6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Alt 1: PSS, SSS and PBCH; and </w:t>
                            </w:r>
                          </w:p>
                          <w:p w14:paraId="771A8A8F" w14:textId="7A7F5BAB" w:rsidR="005715AB" w:rsidRPr="005715A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Alt 2: PSS, SSS, TSS and PBCH.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8FE621" id="_x0000_t202" coordsize="21600,21600" o:spt="202" path="m,l,21600r21600,l21600,xe">
                <v:stroke joinstyle="miter"/>
                <v:path gradientshapeok="t" o:connecttype="rect"/>
              </v:shapetype>
              <v:shape id="Text Box 2" o:spid="_x0000_s1026" type="#_x0000_t202" style="position:absolute;left:0;text-align:left;margin-left:428.05pt;margin-top:18.05pt;width:479.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SIJQ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">
                <v:textbox style="mso-fit-shape-to-text:t">
                  <w:txbxContent>
                    <w:p w14:paraId="495EEE96" w14:textId="77777777" w:rsidR="005715AB" w:rsidRPr="001E2D6B" w:rsidRDefault="005715AB" w:rsidP="005715AB">
                      <w:pPr>
                        <w:rPr>
                          <w:rFonts w:eastAsia="MS Mincho"/>
                          <w:b/>
                          <w:u w:val="single"/>
                          <w:lang w:eastAsia="ja-JP"/>
                        </w:rPr>
                      </w:pPr>
                      <w:r w:rsidRPr="001E2D6B">
                        <w:rPr>
                          <w:rFonts w:eastAsia="MS Mincho" w:hint="eastAsia"/>
                          <w:b/>
                          <w:highlight w:val="green"/>
                          <w:u w:val="single"/>
                          <w:lang w:eastAsia="ja-JP"/>
                        </w:rPr>
                        <w:t>Agreements:</w:t>
                      </w:r>
                    </w:p>
                    <w:p w14:paraId="0CDF0B2B" w14:textId="77777777" w:rsidR="005715AB" w:rsidRPr="005715AB" w:rsidRDefault="005715AB" w:rsidP="005715AB">
                      <w:pPr>
                        <w:numPr>
                          <w:ilvl w:val="0"/>
                          <w:numId w:val="35"/>
                        </w:numPr>
                        <w:overflowPunct/>
                        <w:autoSpaceDE/>
                        <w:autoSpaceDN/>
                        <w:adjustRightInd/>
                        <w:spacing w:after="0"/>
                        <w:jc w:val="left"/>
                        <w:textAlignment w:val="auto"/>
                        <w:rPr>
                          <w:rFonts w:eastAsia="MS Mincho"/>
                          <w:lang w:val="en-US" w:eastAsia="ja-JP"/>
                        </w:rPr>
                      </w:pPr>
                      <w:r w:rsidRPr="005715AB">
                        <w:rPr>
                          <w:rFonts w:eastAsia="MS Mincho"/>
                          <w:lang w:val="en-US" w:eastAsia="ja-JP"/>
                        </w:rPr>
                        <w:t>UE shall be able to identify at least OFDM symbol index, slot index in a radio frame and radio frame number from an SS block.</w:t>
                      </w:r>
                    </w:p>
                    <w:p w14:paraId="63BC2033" w14:textId="77777777" w:rsidR="005715AB" w:rsidRPr="001E2D6B" w:rsidRDefault="005715AB" w:rsidP="005715AB">
                      <w:pPr>
                        <w:numPr>
                          <w:ilvl w:val="1"/>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The signals included in the SS block are FFS between </w:t>
                      </w:r>
                    </w:p>
                    <w:p w14:paraId="432C2B7B" w14:textId="77777777" w:rsidR="005715AB" w:rsidRPr="001E2D6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Alt 1: PSS, SSS and PBCH; and </w:t>
                      </w:r>
                    </w:p>
                    <w:p w14:paraId="771A8A8F" w14:textId="7A7F5BAB" w:rsidR="005715AB" w:rsidRPr="005715A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Alt 2: PSS, SSS, TSS and PBCH.</w:t>
                      </w:r>
                    </w:p>
                  </w:txbxContent>
                </v:textbox>
                <w10:wrap type="square" anchorx="margin"/>
              </v:shape>
            </w:pict>
          </mc:Fallback>
        </mc:AlternateContent>
      </w:r>
    </w:p>
    <w:p w14:paraId="1B87BB39" w14:textId="2CE18220" w:rsidR="008F6942" w:rsidRDefault="005715AB" w:rsidP="00D34C4A">
      <w:pPr>
        <w:rPr>
          <w:lang w:val="en-US"/>
        </w:rPr>
      </w:pPr>
      <w:r>
        <w:rPr>
          <w:lang w:val="en-US"/>
        </w:rPr>
        <w:t xml:space="preserve"> </w:t>
      </w:r>
    </w:p>
    <w:p w14:paraId="0E5DDBE7" w14:textId="44BBB7FF" w:rsidR="005715AB" w:rsidRDefault="005715AB" w:rsidP="005715AB">
      <w:pPr>
        <w:pStyle w:val="Observation"/>
      </w:pPr>
      <w:r>
        <w:t xml:space="preserve">SS Block will be composed by PSS/SSS/PBCH and an OFDM symbol index, possibly encoded in the PBCH or as a </w:t>
      </w:r>
      <w:r>
        <w:rPr>
          <w:lang w:val="en-US"/>
        </w:rPr>
        <w:t>Tertiary Synchronization Signal (</w:t>
      </w:r>
      <w:r>
        <w:t>TSS).</w:t>
      </w:r>
    </w:p>
    <w:p w14:paraId="52FB67BA" w14:textId="24B40FB5" w:rsidR="005715AB" w:rsidRDefault="005715AB" w:rsidP="00D34C4A">
      <w:pPr>
        <w:rPr>
          <w:lang w:val="en-US"/>
        </w:rPr>
      </w:pPr>
    </w:p>
    <w:p w14:paraId="2ACB615B" w14:textId="5E775165" w:rsidR="005746AD" w:rsidRDefault="005746AD" w:rsidP="00D34C4A">
      <w:pPr>
        <w:rPr>
          <w:lang w:val="en-US"/>
        </w:rPr>
      </w:pPr>
    </w:p>
    <w:p w14:paraId="227A76B8" w14:textId="77777777" w:rsidR="005746AD" w:rsidRDefault="005746AD" w:rsidP="00D34C4A">
      <w:pPr>
        <w:rPr>
          <w:lang w:val="en-US"/>
        </w:rPr>
      </w:pPr>
    </w:p>
    <w:p w14:paraId="4C3D520A" w14:textId="0FD4641B" w:rsidR="001248DF" w:rsidRDefault="005715AB" w:rsidP="00D34C4A">
      <w:pPr>
        <w:rPr>
          <w:lang w:val="en-US"/>
        </w:rPr>
      </w:pPr>
      <w:r>
        <w:rPr>
          <w:lang w:val="en-US"/>
        </w:rPr>
        <w:lastRenderedPageBreak/>
        <w:t xml:space="preserve">An RRC_INACTIVE or RRC_IDLE UE should assume that an SS Block can form an SS Block Set and, </w:t>
      </w:r>
      <w:r w:rsidR="005746AD">
        <w:rPr>
          <w:lang w:val="en-US"/>
        </w:rPr>
        <w:t xml:space="preserve">an SS Block Set Burst, having a given periodicity. In the single beam scenarios, </w:t>
      </w:r>
      <w:r w:rsidR="00012DC2">
        <w:rPr>
          <w:lang w:val="en-US"/>
        </w:rPr>
        <w:t>the network could configure t</w:t>
      </w:r>
      <w:r w:rsidR="00012DC2" w:rsidRPr="00012DC2">
        <w:rPr>
          <w:lang w:val="en-US"/>
        </w:rPr>
        <w:t>ime-repetition within one SS Burst in a wide beam.</w:t>
      </w:r>
      <w:r w:rsidR="00012DC2">
        <w:rPr>
          <w:lang w:val="en-US"/>
        </w:rPr>
        <w:t xml:space="preserve"> In </w:t>
      </w:r>
      <w:r w:rsidR="008F6942">
        <w:rPr>
          <w:lang w:val="en-US"/>
        </w:rPr>
        <w:t>multi-beam scenarios, at least some of these signals and physical channels (e.g. SS Block) would be transmitted in multiple beams.</w:t>
      </w:r>
    </w:p>
    <w:p w14:paraId="3A532234" w14:textId="79DC4E13" w:rsidR="008F3257" w:rsidRDefault="001248DF" w:rsidP="00D34C4A">
      <w:pPr>
        <w:pStyle w:val="Observation"/>
      </w:pPr>
      <w:r>
        <w:t xml:space="preserve">SS Block contains at least the NR-PSS/NR-SSS/NR-PBCH. </w:t>
      </w:r>
      <w:r w:rsidR="008E275A">
        <w:t xml:space="preserve">In multi-beam scenarios the SS Block will be transmitted in multiple beams, together forming </w:t>
      </w:r>
      <w:r>
        <w:t xml:space="preserve">an SS </w:t>
      </w:r>
      <w:r w:rsidR="008E275A">
        <w:t>Burst</w:t>
      </w:r>
      <w:r>
        <w:t>.</w:t>
      </w:r>
      <w:r w:rsidR="008E275A">
        <w:t xml:space="preserve"> If multiple SS Bursts are needed to transmit all beams, these SS Bursts together form an SS Burst Set.</w:t>
      </w:r>
    </w:p>
    <w:p w14:paraId="39F1F1C1" w14:textId="75DAEBE5" w:rsidR="008F3257" w:rsidRDefault="008F3257" w:rsidP="008F3257">
      <w:pPr>
        <w:pStyle w:val="BodyText"/>
        <w:keepNext/>
        <w:jc w:val="center"/>
      </w:pPr>
      <w:r>
        <w:rPr>
          <w:noProof/>
          <w:lang w:val="en-US" w:eastAsia="en-US"/>
        </w:rPr>
        <w:drawing>
          <wp:inline distT="0" distB="0" distL="0" distR="0" wp14:anchorId="1DA0B950" wp14:editId="12135AB3">
            <wp:extent cx="3876676" cy="2587242"/>
            <wp:effectExtent l="0" t="0" r="0" b="3810"/>
            <wp:docPr id="1" name="Picture 1" descr="cid:image001.png@01D282EB.4918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82EB.491872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881038" cy="2590153"/>
                    </a:xfrm>
                    <a:prstGeom prst="rect">
                      <a:avLst/>
                    </a:prstGeom>
                    <a:noFill/>
                    <a:ln>
                      <a:noFill/>
                    </a:ln>
                  </pic:spPr>
                </pic:pic>
              </a:graphicData>
            </a:graphic>
          </wp:inline>
        </w:drawing>
      </w:r>
    </w:p>
    <w:p w14:paraId="11D43BBA" w14:textId="1D4E04DB" w:rsidR="008F3257" w:rsidRDefault="008F3257" w:rsidP="008F3257">
      <w:pPr>
        <w:pStyle w:val="Caption"/>
        <w:jc w:val="both"/>
        <w:rPr>
          <w:lang w:val="en-US" w:eastAsia="ja-JP"/>
        </w:rPr>
      </w:pPr>
      <w:bookmarkStart w:id="2" w:name="_Ref470166944"/>
      <w:r>
        <w:t xml:space="preserve">Figure </w:t>
      </w:r>
      <w:bookmarkEnd w:id="2"/>
      <w:r w:rsidR="00012DC2">
        <w:t>1</w:t>
      </w:r>
      <w:r>
        <w:t>: 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sweep.</w:t>
      </w:r>
    </w:p>
    <w:p w14:paraId="7971F334" w14:textId="21A645DE" w:rsidR="00760709" w:rsidRDefault="00760709" w:rsidP="00586A9C"/>
    <w:p w14:paraId="4436B8D9" w14:textId="556966EB" w:rsidR="00586A9C" w:rsidRDefault="00012DC2" w:rsidP="00586A9C">
      <w:pPr>
        <w:rPr>
          <w:lang w:val="en-US"/>
        </w:rPr>
      </w:pPr>
      <w:r>
        <w:rPr>
          <w:lang w:val="en-US"/>
        </w:rPr>
        <w:t xml:space="preserve">In the multi-beam case, for </w:t>
      </w:r>
      <w:r w:rsidR="008D0630">
        <w:rPr>
          <w:lang w:val="en-US"/>
        </w:rPr>
        <w:t>the same cell, NR-PSS/NR-SSS</w:t>
      </w:r>
      <w:r>
        <w:rPr>
          <w:lang w:val="en-US"/>
        </w:rPr>
        <w:t>/PBCH</w:t>
      </w:r>
      <w:r w:rsidR="008D0630">
        <w:rPr>
          <w:lang w:val="en-US"/>
        </w:rPr>
        <w:t xml:space="preserve"> </w:t>
      </w:r>
      <w:r>
        <w:rPr>
          <w:lang w:val="en-US"/>
        </w:rPr>
        <w:t xml:space="preserve">could be </w:t>
      </w:r>
      <w:r w:rsidR="008D0630">
        <w:rPr>
          <w:lang w:val="en-US"/>
        </w:rPr>
        <w:t>simply repeated to support cell selection/reselection and initial access procedures</w:t>
      </w:r>
      <w:r w:rsidR="00423560">
        <w:rPr>
          <w:lang w:val="en-US"/>
        </w:rPr>
        <w:t>, but</w:t>
      </w:r>
      <w:r w:rsidR="001248DF">
        <w:rPr>
          <w:lang w:val="en-US"/>
        </w:rPr>
        <w:t xml:space="preserve"> there could </w:t>
      </w:r>
      <w:r w:rsidR="00423560">
        <w:rPr>
          <w:lang w:val="en-US"/>
        </w:rPr>
        <w:t xml:space="preserve">still </w:t>
      </w:r>
      <w:r w:rsidR="001248DF">
        <w:rPr>
          <w:lang w:val="en-US"/>
        </w:rPr>
        <w:t xml:space="preserve">be some differences in the </w:t>
      </w:r>
      <w:r w:rsidR="00423560">
        <w:rPr>
          <w:lang w:val="en-US"/>
        </w:rPr>
        <w:t xml:space="preserve">conveyed PRACH configuration </w:t>
      </w:r>
      <w:r w:rsidR="00DE73F1">
        <w:rPr>
          <w:lang w:val="en-US"/>
        </w:rPr>
        <w:t>i</w:t>
      </w:r>
      <w:r>
        <w:rPr>
          <w:lang w:val="en-US"/>
        </w:rPr>
        <w:t>mplied by the TSS</w:t>
      </w:r>
      <w:r w:rsidR="001248DF">
        <w:rPr>
          <w:lang w:val="en-US"/>
        </w:rPr>
        <w:t xml:space="preserve"> </w:t>
      </w:r>
      <w:r w:rsidR="001A27D3">
        <w:rPr>
          <w:lang w:val="en-US"/>
        </w:rPr>
        <w:t xml:space="preserve">on a beam basis </w:t>
      </w:r>
      <w:r w:rsidR="00586A9C">
        <w:rPr>
          <w:lang w:val="en-US"/>
        </w:rPr>
        <w:t xml:space="preserve">within an SS </w:t>
      </w:r>
      <w:r w:rsidR="00B92F68">
        <w:rPr>
          <w:lang w:val="en-US"/>
        </w:rPr>
        <w:t>Burst</w:t>
      </w:r>
      <w:r w:rsidR="001248DF">
        <w:rPr>
          <w:lang w:val="en-US"/>
        </w:rPr>
        <w:t xml:space="preserve">. Under the assumption that PBCH will </w:t>
      </w:r>
      <w:r w:rsidR="001A27D3">
        <w:rPr>
          <w:lang w:val="en-US"/>
        </w:rPr>
        <w:t xml:space="preserve">carry </w:t>
      </w:r>
      <w:r w:rsidR="001248DF">
        <w:rPr>
          <w:lang w:val="en-US"/>
        </w:rPr>
        <w:t xml:space="preserve">the PRACH configuration, an NR cell may broadcast </w:t>
      </w:r>
      <w:r w:rsidR="00B92F68">
        <w:rPr>
          <w:lang w:val="en-US"/>
        </w:rPr>
        <w:t>P</w:t>
      </w:r>
      <w:r w:rsidR="001248DF">
        <w:rPr>
          <w:lang w:val="en-US"/>
        </w:rPr>
        <w:t>RACH configurations</w:t>
      </w:r>
      <w:r w:rsidR="001A27D3">
        <w:rPr>
          <w:lang w:val="en-US"/>
        </w:rPr>
        <w:t xml:space="preserve"> </w:t>
      </w:r>
      <w:r w:rsidR="001248DF">
        <w:rPr>
          <w:lang w:val="en-US"/>
        </w:rPr>
        <w:t>possibly per beam</w:t>
      </w:r>
      <w:r w:rsidR="00423560">
        <w:rPr>
          <w:lang w:val="en-US"/>
        </w:rPr>
        <w:t xml:space="preserve"> where the TSS may be utilized to imply the PRACH configuration differences</w:t>
      </w:r>
      <w:r w:rsidR="001248DF">
        <w:rPr>
          <w:lang w:val="en-US"/>
        </w:rPr>
        <w:t>.</w:t>
      </w:r>
      <w:r w:rsidR="00586A9C">
        <w:rPr>
          <w:lang w:val="en-US"/>
        </w:rPr>
        <w:t xml:space="preserve"> </w:t>
      </w:r>
      <w:r w:rsidR="00586A9C" w:rsidRPr="00586A9C">
        <w:rPr>
          <w:lang w:val="en-US"/>
        </w:rPr>
        <w:t>Beam</w:t>
      </w:r>
      <w:r>
        <w:rPr>
          <w:lang w:val="en-US"/>
        </w:rPr>
        <w:t>-</w:t>
      </w:r>
      <w:r w:rsidR="00586A9C">
        <w:rPr>
          <w:lang w:val="en-US"/>
        </w:rPr>
        <w:t>specific</w:t>
      </w:r>
      <w:r w:rsidR="001A27D3">
        <w:rPr>
          <w:lang w:val="en-US"/>
        </w:rPr>
        <w:t xml:space="preserve"> </w:t>
      </w:r>
      <w:r w:rsidR="00586A9C" w:rsidRPr="00586A9C">
        <w:rPr>
          <w:lang w:val="en-US"/>
        </w:rPr>
        <w:t>PRACH configurations can be useful when the gNB uses analog RX beamforming</w:t>
      </w:r>
      <w:r w:rsidR="001A27D3">
        <w:rPr>
          <w:lang w:val="en-US"/>
        </w:rPr>
        <w:t>. In that case, when the UE sends, for example, a preamble in a beam</w:t>
      </w:r>
      <w:r>
        <w:rPr>
          <w:lang w:val="en-US"/>
        </w:rPr>
        <w:t>-</w:t>
      </w:r>
      <w:r w:rsidR="001A27D3">
        <w:rPr>
          <w:lang w:val="en-US"/>
        </w:rPr>
        <w:t>specific time/frequency</w:t>
      </w:r>
      <w:r w:rsidR="00B92F68">
        <w:rPr>
          <w:lang w:val="en-US"/>
        </w:rPr>
        <w:t xml:space="preserve"> </w:t>
      </w:r>
      <w:r w:rsidR="001A27D3">
        <w:rPr>
          <w:lang w:val="en-US"/>
        </w:rPr>
        <w:t xml:space="preserve">slot associated </w:t>
      </w:r>
      <w:r w:rsidR="00B92F68">
        <w:rPr>
          <w:lang w:val="en-US"/>
        </w:rPr>
        <w:t xml:space="preserve">with </w:t>
      </w:r>
      <w:r w:rsidR="001A27D3">
        <w:rPr>
          <w:lang w:val="en-US"/>
        </w:rPr>
        <w:t>one or multiple SS Block</w:t>
      </w:r>
      <w:r w:rsidR="00B92F68">
        <w:rPr>
          <w:lang w:val="en-US"/>
        </w:rPr>
        <w:t xml:space="preserve"> transmission</w:t>
      </w:r>
      <w:r w:rsidR="001A27D3">
        <w:rPr>
          <w:lang w:val="en-US"/>
        </w:rPr>
        <w:t>s</w:t>
      </w:r>
      <w:r w:rsidR="00B92F68">
        <w:rPr>
          <w:lang w:val="en-US"/>
        </w:rPr>
        <w:t xml:space="preserve">, then the gNB can use the appropriate RX beamforming when receiving the preamble in that time/frequency slot </w:t>
      </w:r>
      <w:r>
        <w:rPr>
          <w:lang w:val="en-US"/>
        </w:rPr>
        <w:t>and</w:t>
      </w:r>
      <w:r w:rsidR="00B92F68">
        <w:rPr>
          <w:lang w:val="en-US"/>
        </w:rPr>
        <w:t xml:space="preserve"> use the corresponding DL beam when transmitting the RAR</w:t>
      </w:r>
      <w:r w:rsidR="001A27D3">
        <w:rPr>
          <w:lang w:val="en-US"/>
        </w:rPr>
        <w:t xml:space="preserve">. </w:t>
      </w:r>
      <w:r>
        <w:rPr>
          <w:lang w:val="en-US"/>
        </w:rPr>
        <w:t>Hence, beam-</w:t>
      </w:r>
      <w:r w:rsidR="00B92F68">
        <w:rPr>
          <w:lang w:val="en-US"/>
        </w:rPr>
        <w:t>specific PRACH configurations</w:t>
      </w:r>
      <w:r w:rsidR="001A27D3">
        <w:rPr>
          <w:lang w:val="en-US"/>
        </w:rPr>
        <w:t xml:space="preserve"> </w:t>
      </w:r>
      <w:r w:rsidR="00586A9C" w:rsidRPr="00586A9C">
        <w:rPr>
          <w:lang w:val="en-US"/>
        </w:rPr>
        <w:t>allow the gNB to direct its RX beamforming in the direction of the same beam when monitoring the associated PRACH resources.</w:t>
      </w:r>
    </w:p>
    <w:p w14:paraId="04D79013" w14:textId="2413BFBF" w:rsidR="001A27D3" w:rsidRDefault="001A27D3" w:rsidP="001A27D3">
      <w:pPr>
        <w:pStyle w:val="Observation"/>
      </w:pPr>
      <w:r>
        <w:t>Beam</w:t>
      </w:r>
      <w:r w:rsidR="00012DC2">
        <w:t>-</w:t>
      </w:r>
      <w:r>
        <w:t>specific PRACH configuration within the same cell can be helpful for PRACH preamble detection in the case of analog R</w:t>
      </w:r>
      <w:r w:rsidR="008F7643">
        <w:t>X</w:t>
      </w:r>
      <w:r>
        <w:t xml:space="preserve"> </w:t>
      </w:r>
      <w:r w:rsidR="008F7643">
        <w:t>beamforming</w:t>
      </w:r>
      <w:r>
        <w:t xml:space="preserve"> </w:t>
      </w:r>
      <w:r w:rsidR="008F7643">
        <w:t>o</w:t>
      </w:r>
      <w:r>
        <w:t>n the network side.</w:t>
      </w:r>
    </w:p>
    <w:p w14:paraId="57ECF7B8" w14:textId="703806F1" w:rsidR="001A27D3" w:rsidRDefault="001A27D3" w:rsidP="00586A9C">
      <w:pPr>
        <w:rPr>
          <w:lang w:val="en-US"/>
        </w:rPr>
      </w:pPr>
      <w:r>
        <w:rPr>
          <w:lang w:val="en-US"/>
        </w:rPr>
        <w:t xml:space="preserve">In addition to </w:t>
      </w:r>
      <w:r w:rsidR="00474463">
        <w:rPr>
          <w:lang w:val="en-US"/>
        </w:rPr>
        <w:t>P</w:t>
      </w:r>
      <w:r w:rsidR="009E048D">
        <w:rPr>
          <w:lang w:val="en-US"/>
        </w:rPr>
        <w:t xml:space="preserve">RACH </w:t>
      </w:r>
      <w:r>
        <w:rPr>
          <w:lang w:val="en-US"/>
        </w:rPr>
        <w:t xml:space="preserve">time/frequency resources </w:t>
      </w:r>
      <w:r w:rsidR="009E048D">
        <w:rPr>
          <w:lang w:val="en-US"/>
        </w:rPr>
        <w:t xml:space="preserve">per SS Block / beam </w:t>
      </w:r>
      <w:r>
        <w:rPr>
          <w:lang w:val="en-US"/>
        </w:rPr>
        <w:t>it may also be beneficial to have some per</w:t>
      </w:r>
      <w:r w:rsidR="00474463">
        <w:rPr>
          <w:lang w:val="en-US"/>
        </w:rPr>
        <w:t xml:space="preserve"> </w:t>
      </w:r>
      <w:r>
        <w:rPr>
          <w:lang w:val="en-US"/>
        </w:rPr>
        <w:t>beam partitioning of the preamble set within the same cell.</w:t>
      </w:r>
      <w:r w:rsidRPr="001A27D3">
        <w:rPr>
          <w:lang w:val="en-US"/>
        </w:rPr>
        <w:t xml:space="preserve"> </w:t>
      </w:r>
      <w:r w:rsidRPr="00586A9C">
        <w:rPr>
          <w:lang w:val="en-US"/>
        </w:rPr>
        <w:t xml:space="preserve">Configuring different sets of </w:t>
      </w:r>
      <w:r w:rsidR="00474463">
        <w:rPr>
          <w:lang w:val="en-US"/>
        </w:rPr>
        <w:t>P</w:t>
      </w:r>
      <w:r>
        <w:rPr>
          <w:lang w:val="en-US"/>
        </w:rPr>
        <w:t xml:space="preserve">RACH </w:t>
      </w:r>
      <w:r w:rsidRPr="00586A9C">
        <w:rPr>
          <w:lang w:val="en-US"/>
        </w:rPr>
        <w:t>preambles through different SS Block beam transmissions enables a gNB that lacks support for directional reciprocity to identify the SS Block beam the UE has received</w:t>
      </w:r>
      <w:r w:rsidR="00474463">
        <w:rPr>
          <w:lang w:val="en-US"/>
        </w:rPr>
        <w:t xml:space="preserve"> the PRACH configuration from,</w:t>
      </w:r>
      <w:r w:rsidRPr="00586A9C">
        <w:rPr>
          <w:lang w:val="en-US"/>
        </w:rPr>
        <w:t xml:space="preserve"> based on the received preamble</w:t>
      </w:r>
      <w:r w:rsidR="00474463">
        <w:rPr>
          <w:lang w:val="en-US"/>
        </w:rPr>
        <w:t>. This beam is</w:t>
      </w:r>
      <w:r>
        <w:rPr>
          <w:lang w:val="en-US"/>
        </w:rPr>
        <w:t xml:space="preserve"> likely to be the </w:t>
      </w:r>
      <w:r w:rsidR="00487520">
        <w:rPr>
          <w:lang w:val="en-US"/>
        </w:rPr>
        <w:t>best</w:t>
      </w:r>
      <w:r w:rsidR="002704BF">
        <w:rPr>
          <w:lang w:val="en-US"/>
        </w:rPr>
        <w:t xml:space="preserve"> (e.g. highest SNR/SINR)</w:t>
      </w:r>
      <w:r w:rsidR="00487520">
        <w:rPr>
          <w:lang w:val="en-US"/>
        </w:rPr>
        <w:t xml:space="preserve"> </w:t>
      </w:r>
      <w:r>
        <w:rPr>
          <w:lang w:val="en-US"/>
        </w:rPr>
        <w:t>DL beam the UE has detected within that cell</w:t>
      </w:r>
      <w:r w:rsidR="00474463">
        <w:rPr>
          <w:lang w:val="en-US"/>
        </w:rPr>
        <w:t xml:space="preserve"> and the gNB can then choose to use the same beam for the RAR transmission</w:t>
      </w:r>
      <w:r w:rsidRPr="00586A9C">
        <w:rPr>
          <w:lang w:val="en-US"/>
        </w:rPr>
        <w:t xml:space="preserve">. </w:t>
      </w:r>
      <w:r w:rsidR="00F831AE">
        <w:rPr>
          <w:lang w:val="en-US"/>
        </w:rPr>
        <w:t>Such</w:t>
      </w:r>
      <w:r>
        <w:rPr>
          <w:lang w:val="en-US"/>
        </w:rPr>
        <w:t xml:space="preserve"> preamble partitioning </w:t>
      </w:r>
      <w:r w:rsidRPr="00586A9C">
        <w:rPr>
          <w:lang w:val="en-US"/>
        </w:rPr>
        <w:t xml:space="preserve">is particularly useful in case a </w:t>
      </w:r>
      <w:r w:rsidR="00474463">
        <w:rPr>
          <w:lang w:val="en-US"/>
        </w:rPr>
        <w:t>group</w:t>
      </w:r>
      <w:r w:rsidR="00474463" w:rsidRPr="00586A9C">
        <w:rPr>
          <w:lang w:val="en-US"/>
        </w:rPr>
        <w:t xml:space="preserve"> </w:t>
      </w:r>
      <w:r w:rsidRPr="00586A9C">
        <w:rPr>
          <w:lang w:val="en-US"/>
        </w:rPr>
        <w:t xml:space="preserve">of SS Block beam transmissions are associated with the same PRACH resources, in which case the preamble will inform the gNB of which of the SS Block beam transmissions in the </w:t>
      </w:r>
      <w:r w:rsidR="00474463">
        <w:rPr>
          <w:lang w:val="en-US"/>
        </w:rPr>
        <w:t>group</w:t>
      </w:r>
      <w:r w:rsidR="00474463" w:rsidRPr="00586A9C">
        <w:rPr>
          <w:lang w:val="en-US"/>
        </w:rPr>
        <w:t xml:space="preserve"> </w:t>
      </w:r>
      <w:r w:rsidRPr="00586A9C">
        <w:rPr>
          <w:lang w:val="en-US"/>
        </w:rPr>
        <w:t>the UE received.</w:t>
      </w:r>
    </w:p>
    <w:p w14:paraId="050F37C2" w14:textId="4C14B34C" w:rsidR="001A27D3" w:rsidRDefault="001A27D3" w:rsidP="001A27D3">
      <w:pPr>
        <w:pStyle w:val="Observation"/>
      </w:pPr>
      <w:r>
        <w:t>Beam</w:t>
      </w:r>
      <w:r w:rsidR="00012DC2">
        <w:t>-</w:t>
      </w:r>
      <w:r>
        <w:t xml:space="preserve">specific PRACH </w:t>
      </w:r>
      <w:r w:rsidR="009E048D">
        <w:t xml:space="preserve">preamble partitioning </w:t>
      </w:r>
      <w:r>
        <w:t xml:space="preserve">within the same cell can be helpful for </w:t>
      </w:r>
      <w:r w:rsidR="009E048D">
        <w:t xml:space="preserve">distinguishing multiple DL beams associated </w:t>
      </w:r>
      <w:r w:rsidR="00487520">
        <w:t xml:space="preserve">with </w:t>
      </w:r>
      <w:r w:rsidR="009E048D">
        <w:t xml:space="preserve">the same time-frequency </w:t>
      </w:r>
      <w:r w:rsidR="00487520">
        <w:t xml:space="preserve">PRACH </w:t>
      </w:r>
      <w:r w:rsidR="009E048D">
        <w:t>configuration</w:t>
      </w:r>
      <w:r w:rsidR="00487520">
        <w:t>,</w:t>
      </w:r>
      <w:r w:rsidR="009E048D">
        <w:t xml:space="preserve"> so the network can transmit the RAR in the </w:t>
      </w:r>
      <w:r w:rsidR="00487520">
        <w:t xml:space="preserve">best </w:t>
      </w:r>
      <w:r w:rsidR="009E048D">
        <w:t>DL beam</w:t>
      </w:r>
      <w:r>
        <w:t>.</w:t>
      </w:r>
    </w:p>
    <w:p w14:paraId="34368563" w14:textId="30734A25" w:rsidR="001248DF" w:rsidRDefault="005D6CE7" w:rsidP="001248DF">
      <w:pPr>
        <w:pStyle w:val="Proposal"/>
      </w:pPr>
      <w:r>
        <w:lastRenderedPageBreak/>
        <w:t>A</w:t>
      </w:r>
      <w:r w:rsidR="00487520">
        <w:t xml:space="preserve"> </w:t>
      </w:r>
      <w:r w:rsidR="000F64E3">
        <w:t xml:space="preserve">UE assumes that there </w:t>
      </w:r>
      <w:r w:rsidR="001248DF">
        <w:t xml:space="preserve">may be one or multiple </w:t>
      </w:r>
      <w:r w:rsidR="00487520">
        <w:t>P</w:t>
      </w:r>
      <w:r w:rsidR="001248DF">
        <w:t>RACH configuration</w:t>
      </w:r>
      <w:r w:rsidR="00487520">
        <w:t>s</w:t>
      </w:r>
      <w:r w:rsidR="001248DF">
        <w:t xml:space="preserve"> </w:t>
      </w:r>
      <w:r w:rsidR="009E048D">
        <w:t xml:space="preserve">(at least time and frequency resources) </w:t>
      </w:r>
      <w:r w:rsidR="001248DF">
        <w:t>broadcast per</w:t>
      </w:r>
      <w:r w:rsidR="009E048D">
        <w:t xml:space="preserve"> cell</w:t>
      </w:r>
      <w:r w:rsidR="000F64E3">
        <w:t>.</w:t>
      </w:r>
    </w:p>
    <w:p w14:paraId="78237F73" w14:textId="37024729" w:rsidR="009E048D" w:rsidRDefault="005D6CE7" w:rsidP="009E048D">
      <w:pPr>
        <w:pStyle w:val="Proposal"/>
      </w:pPr>
      <w:r>
        <w:t xml:space="preserve">A </w:t>
      </w:r>
      <w:r w:rsidR="009E048D">
        <w:t xml:space="preserve">UE assumes that there may be </w:t>
      </w:r>
      <w:r>
        <w:t xml:space="preserve">PRACH </w:t>
      </w:r>
      <w:r w:rsidR="009E048D">
        <w:t>preamble partitioning per SS Block within the same cell.</w:t>
      </w:r>
    </w:p>
    <w:p w14:paraId="5909AFF5" w14:textId="77777777" w:rsidR="00012DC2" w:rsidRDefault="00012DC2" w:rsidP="000F64E3">
      <w:pPr>
        <w:rPr>
          <w:lang w:val="en-US"/>
        </w:rPr>
      </w:pPr>
    </w:p>
    <w:p w14:paraId="57C657CA" w14:textId="4B6CEE1E" w:rsidR="00FD69C8" w:rsidRDefault="00FD69C8" w:rsidP="000F64E3">
      <w:pPr>
        <w:rPr>
          <w:lang w:val="en-US"/>
        </w:rPr>
      </w:pPr>
      <w:r>
        <w:rPr>
          <w:lang w:val="en-US"/>
        </w:rPr>
        <w:t xml:space="preserve">Thanks to the mapping between DL beams and </w:t>
      </w:r>
      <w:r w:rsidR="00DB1167">
        <w:rPr>
          <w:lang w:val="en-US"/>
        </w:rPr>
        <w:t>P</w:t>
      </w:r>
      <w:r>
        <w:rPr>
          <w:lang w:val="en-US"/>
        </w:rPr>
        <w:t>RACH configuration</w:t>
      </w:r>
      <w:r w:rsidR="00DB1167">
        <w:rPr>
          <w:lang w:val="en-US"/>
        </w:rPr>
        <w:t>,</w:t>
      </w:r>
      <w:r>
        <w:rPr>
          <w:lang w:val="en-US"/>
        </w:rPr>
        <w:t xml:space="preserve"> e.g. </w:t>
      </w:r>
      <w:r w:rsidR="00DB1167">
        <w:rPr>
          <w:lang w:val="en-US"/>
        </w:rPr>
        <w:t xml:space="preserve">time/frequency slot and possibly </w:t>
      </w:r>
      <w:r>
        <w:rPr>
          <w:lang w:val="en-US"/>
        </w:rPr>
        <w:t>preamble partitioning</w:t>
      </w:r>
      <w:r w:rsidR="00DB1167">
        <w:rPr>
          <w:lang w:val="en-US"/>
        </w:rPr>
        <w:t>,</w:t>
      </w:r>
      <w:r>
        <w:rPr>
          <w:lang w:val="en-US"/>
        </w:rPr>
        <w:t xml:space="preserve"> the network can assume that the UE is under the coverage of a given DL beam or at least a subset of them </w:t>
      </w:r>
      <w:r w:rsidR="00012DC2">
        <w:rPr>
          <w:lang w:val="en-US"/>
        </w:rPr>
        <w:t>in each</w:t>
      </w:r>
      <w:r>
        <w:rPr>
          <w:lang w:val="en-US"/>
        </w:rPr>
        <w:t xml:space="preserve"> cell. That enables the network to send a RAR in this </w:t>
      </w:r>
      <w:r w:rsidR="00DB1167">
        <w:rPr>
          <w:lang w:val="en-US"/>
        </w:rPr>
        <w:t xml:space="preserve">best </w:t>
      </w:r>
      <w:r>
        <w:rPr>
          <w:lang w:val="en-US"/>
        </w:rPr>
        <w:t>DL beam and/or perform a more optimized beam sweeping procedure i.e. not transmitting the same RAR message in all possible beam</w:t>
      </w:r>
      <w:r w:rsidR="00DB1167">
        <w:rPr>
          <w:lang w:val="en-US"/>
        </w:rPr>
        <w:t>s</w:t>
      </w:r>
      <w:r w:rsidR="0049473A">
        <w:rPr>
          <w:lang w:val="en-US"/>
        </w:rPr>
        <w:t xml:space="preserve"> (e.g. transmitting the RAR in only a single beam as in the figure below)</w:t>
      </w:r>
      <w:r w:rsidR="00012DC2">
        <w:rPr>
          <w:lang w:val="en-US"/>
        </w:rPr>
        <w:t>.</w:t>
      </w:r>
    </w:p>
    <w:p w14:paraId="136F45EC" w14:textId="49F431C5" w:rsidR="0049473A" w:rsidRDefault="0049473A" w:rsidP="00012DC2">
      <w:pPr>
        <w:jc w:val="center"/>
        <w:rPr>
          <w:lang w:val="en-US"/>
        </w:rPr>
      </w:pPr>
      <w:r>
        <w:rPr>
          <w:noProof/>
          <w:lang w:val="en-US" w:eastAsia="en-US"/>
        </w:rPr>
        <w:drawing>
          <wp:inline distT="0" distB="0" distL="0" distR="0" wp14:anchorId="2769F981" wp14:editId="7BC69B23">
            <wp:extent cx="6169660" cy="2646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9660" cy="2646045"/>
                    </a:xfrm>
                    <a:prstGeom prst="rect">
                      <a:avLst/>
                    </a:prstGeom>
                    <a:noFill/>
                  </pic:spPr>
                </pic:pic>
              </a:graphicData>
            </a:graphic>
          </wp:inline>
        </w:drawing>
      </w:r>
    </w:p>
    <w:p w14:paraId="63C71B91" w14:textId="6E714E24" w:rsidR="00FD69C8" w:rsidRPr="00012DC2" w:rsidRDefault="00FD69C8" w:rsidP="000F64E3">
      <w:pPr>
        <w:pStyle w:val="Observation"/>
      </w:pPr>
      <w:r>
        <w:t>Beam</w:t>
      </w:r>
      <w:r w:rsidR="00012DC2">
        <w:t>-</w:t>
      </w:r>
      <w:r>
        <w:t>specific PRACH configuration has a built-in initial DL beam selection from the network side and, consequently enables the network to optimize the beam sweeping of the RAR</w:t>
      </w:r>
      <w:r w:rsidR="00DB1167">
        <w:t xml:space="preserve"> (e.g. using only a single beam)</w:t>
      </w:r>
      <w:r>
        <w:t xml:space="preserve"> and/or subsequent RRC messages to </w:t>
      </w:r>
      <w:r w:rsidR="00DB1167">
        <w:t>establish or resume an RRC connection</w:t>
      </w:r>
      <w:r>
        <w:t>.</w:t>
      </w:r>
    </w:p>
    <w:p w14:paraId="263E0BE2" w14:textId="77777777" w:rsidR="00012DC2" w:rsidRDefault="00012DC2" w:rsidP="000F64E3">
      <w:pPr>
        <w:rPr>
          <w:lang w:val="en-US"/>
        </w:rPr>
      </w:pPr>
    </w:p>
    <w:p w14:paraId="411FE9D0" w14:textId="578DF785" w:rsidR="009E048D" w:rsidRDefault="009E048D" w:rsidP="009E048D">
      <w:pPr>
        <w:pStyle w:val="Heading2"/>
      </w:pPr>
      <w:r>
        <w:t xml:space="preserve">Control plane latency and </w:t>
      </w:r>
      <w:r w:rsidR="0049473A">
        <w:t>random access</w:t>
      </w:r>
    </w:p>
    <w:p w14:paraId="7AA51158" w14:textId="7D32B3C2" w:rsidR="009E048D" w:rsidRDefault="009E048D" w:rsidP="000F64E3">
      <w:pPr>
        <w:rPr>
          <w:lang w:val="en-US"/>
        </w:rPr>
      </w:pPr>
      <w:r>
        <w:rPr>
          <w:lang w:val="en-US"/>
        </w:rPr>
        <w:t xml:space="preserve">Control plane latency refers to the time </w:t>
      </w:r>
      <w:r w:rsidR="00B60F21">
        <w:rPr>
          <w:lang w:val="en-US"/>
        </w:rPr>
        <w:t>to go</w:t>
      </w:r>
      <w:r>
        <w:rPr>
          <w:lang w:val="en-US"/>
        </w:rPr>
        <w:t xml:space="preserve"> from a state optimized for UE power savings to a state optimized for data transmission</w:t>
      </w:r>
      <w:r w:rsidR="00B60F21">
        <w:rPr>
          <w:lang w:val="en-US"/>
        </w:rPr>
        <w:t xml:space="preserve"> when the UE has UL data to transmit</w:t>
      </w:r>
      <w:r>
        <w:rPr>
          <w:lang w:val="en-US"/>
        </w:rPr>
        <w:t>. In NR, it seems clear that this latency should be measured at least as the latency to perform a transition from RRC_INACTIVE to RRC_CONNECTED.</w:t>
      </w:r>
    </w:p>
    <w:p w14:paraId="796B053E" w14:textId="042681E2" w:rsidR="001F4E93" w:rsidRDefault="009E048D" w:rsidP="000F64E3">
      <w:pPr>
        <w:rPr>
          <w:lang w:val="en-US"/>
        </w:rPr>
      </w:pPr>
      <w:r>
        <w:rPr>
          <w:lang w:val="en-US"/>
        </w:rPr>
        <w:t>As agreed in RAN2, an RRC_INACTIVE UE should perform cell reselection and</w:t>
      </w:r>
      <w:r w:rsidR="00B60F21">
        <w:rPr>
          <w:lang w:val="en-US"/>
        </w:rPr>
        <w:t xml:space="preserve"> according to</w:t>
      </w:r>
      <w:r>
        <w:rPr>
          <w:lang w:val="en-US"/>
        </w:rPr>
        <w:t xml:space="preserve"> current RAN1 agreements </w:t>
      </w:r>
      <w:r w:rsidR="00B60F21">
        <w:rPr>
          <w:lang w:val="en-US"/>
        </w:rPr>
        <w:t xml:space="preserve">the reselection decision </w:t>
      </w:r>
      <w:r>
        <w:rPr>
          <w:lang w:val="en-US"/>
        </w:rPr>
        <w:t>should be based</w:t>
      </w:r>
      <w:r w:rsidR="00B60F21">
        <w:rPr>
          <w:lang w:val="en-US"/>
        </w:rPr>
        <w:t xml:space="preserve"> at least on measurements</w:t>
      </w:r>
      <w:r>
        <w:rPr>
          <w:lang w:val="en-US"/>
        </w:rPr>
        <w:t xml:space="preserve"> on the NR-PSS/NR-SSS </w:t>
      </w:r>
      <w:r w:rsidR="00D45DA7">
        <w:rPr>
          <w:lang w:val="en-US"/>
        </w:rPr>
        <w:fldChar w:fldCharType="begin"/>
      </w:r>
      <w:r w:rsidR="00D45DA7">
        <w:rPr>
          <w:lang w:val="en-US"/>
        </w:rPr>
        <w:instrText xml:space="preserve"> REF _Ref474435307 \n \h </w:instrText>
      </w:r>
      <w:r w:rsidR="00D45DA7">
        <w:rPr>
          <w:lang w:val="en-US"/>
        </w:rPr>
      </w:r>
      <w:r w:rsidR="00D45DA7">
        <w:rPr>
          <w:lang w:val="en-US"/>
        </w:rPr>
        <w:fldChar w:fldCharType="separate"/>
      </w:r>
      <w:r w:rsidR="00D45DA7">
        <w:rPr>
          <w:lang w:val="en-US"/>
        </w:rPr>
        <w:t>[1]</w:t>
      </w:r>
      <w:r w:rsidR="00D45DA7">
        <w:rPr>
          <w:lang w:val="en-US"/>
        </w:rPr>
        <w:fldChar w:fldCharType="end"/>
      </w:r>
      <w:r w:rsidR="001F4E93">
        <w:rPr>
          <w:lang w:val="en-US"/>
        </w:rPr>
        <w:t>, also referred as IDLE RS in that context</w:t>
      </w:r>
      <w:r>
        <w:rPr>
          <w:lang w:val="en-US"/>
        </w:rPr>
        <w:t>.</w:t>
      </w:r>
      <w:r w:rsidR="001F4E93">
        <w:rPr>
          <w:lang w:val="en-US"/>
        </w:rPr>
        <w:t xml:space="preserve"> In the multi-beam case, these IDLE RS will be beamformed and there is an ongoing discussion </w:t>
      </w:r>
      <w:r w:rsidR="00B60F21">
        <w:rPr>
          <w:lang w:val="en-US"/>
        </w:rPr>
        <w:t xml:space="preserve">about </w:t>
      </w:r>
      <w:r w:rsidR="001F4E93">
        <w:rPr>
          <w:lang w:val="en-US"/>
        </w:rPr>
        <w:t xml:space="preserve">how the UE should perform measurements in RRC_INACTIVE or </w:t>
      </w:r>
      <w:r w:rsidR="00B60F21">
        <w:rPr>
          <w:lang w:val="en-US"/>
        </w:rPr>
        <w:t>RRC_</w:t>
      </w:r>
      <w:r w:rsidR="001F4E93">
        <w:rPr>
          <w:lang w:val="en-US"/>
        </w:rPr>
        <w:t xml:space="preserve">IDLE to decide which cell to camp on (e.g. average of N strongest SS Blocks, only the strongest SS Block, etc.). </w:t>
      </w:r>
    </w:p>
    <w:p w14:paraId="310A4340" w14:textId="392AFE8A" w:rsidR="001F4E93" w:rsidRDefault="001F4E93" w:rsidP="001F4E93">
      <w:pPr>
        <w:rPr>
          <w:lang w:val="en-US"/>
        </w:rPr>
      </w:pPr>
      <w:r>
        <w:rPr>
          <w:lang w:val="en-US"/>
        </w:rPr>
        <w:t xml:space="preserve">Regardless of that discussion on cell reselection criteria, once the UE is camping on a given cell and </w:t>
      </w:r>
      <w:r w:rsidR="00136595">
        <w:rPr>
          <w:lang w:val="en-US"/>
        </w:rPr>
        <w:t>triggers a</w:t>
      </w:r>
      <w:r w:rsidR="00B60F21">
        <w:rPr>
          <w:lang w:val="en-US"/>
        </w:rPr>
        <w:t>n</w:t>
      </w:r>
      <w:r w:rsidR="00136595">
        <w:rPr>
          <w:lang w:val="en-US"/>
        </w:rPr>
        <w:t xml:space="preserve"> </w:t>
      </w:r>
      <w:r w:rsidR="00B60F21">
        <w:rPr>
          <w:lang w:val="en-US"/>
        </w:rPr>
        <w:t xml:space="preserve">uplink </w:t>
      </w:r>
      <w:r>
        <w:rPr>
          <w:lang w:val="en-US"/>
        </w:rPr>
        <w:t xml:space="preserve">transmission, the UE should trigger a RACH procedure. Based on the previous discussion of a per-beam </w:t>
      </w:r>
      <w:r w:rsidR="00B60F21">
        <w:rPr>
          <w:lang w:val="en-US"/>
        </w:rPr>
        <w:t>P</w:t>
      </w:r>
      <w:r>
        <w:rPr>
          <w:lang w:val="en-US"/>
        </w:rPr>
        <w:t xml:space="preserve">RACH configuration </w:t>
      </w:r>
      <w:r w:rsidR="009E23A3">
        <w:rPr>
          <w:lang w:val="en-US"/>
        </w:rPr>
        <w:t xml:space="preserve">a possible solution having similar principles as in LTE could be that upon </w:t>
      </w:r>
      <w:r w:rsidR="00136595" w:rsidRPr="009E23A3">
        <w:rPr>
          <w:lang w:val="en-US"/>
        </w:rPr>
        <w:t xml:space="preserve">every </w:t>
      </w:r>
      <w:r w:rsidRPr="009E23A3">
        <w:rPr>
          <w:lang w:val="en-US"/>
        </w:rPr>
        <w:t xml:space="preserve">cell reselection the UE acquires a PRACH configuration per beam associated with </w:t>
      </w:r>
      <w:r w:rsidR="00B60F21">
        <w:rPr>
          <w:lang w:val="en-US"/>
        </w:rPr>
        <w:t>the</w:t>
      </w:r>
      <w:r w:rsidRPr="009E23A3">
        <w:rPr>
          <w:lang w:val="en-US"/>
        </w:rPr>
        <w:t xml:space="preserve"> SS Block</w:t>
      </w:r>
      <w:r w:rsidR="00136595" w:rsidRPr="009E23A3">
        <w:rPr>
          <w:lang w:val="en-US"/>
        </w:rPr>
        <w:t xml:space="preserve"> </w:t>
      </w:r>
      <w:r w:rsidR="00B60F21">
        <w:rPr>
          <w:lang w:val="en-US"/>
        </w:rPr>
        <w:t xml:space="preserve">in the best beam </w:t>
      </w:r>
      <w:r w:rsidR="00136595" w:rsidRPr="009E23A3">
        <w:rPr>
          <w:lang w:val="en-US"/>
        </w:rPr>
        <w:t xml:space="preserve">(i.e. </w:t>
      </w:r>
      <w:r w:rsidR="00B60F21">
        <w:rPr>
          <w:lang w:val="en-US"/>
        </w:rPr>
        <w:t>the best</w:t>
      </w:r>
      <w:r w:rsidR="00B60F21" w:rsidRPr="009E23A3">
        <w:rPr>
          <w:lang w:val="en-US"/>
        </w:rPr>
        <w:t xml:space="preserve"> </w:t>
      </w:r>
      <w:r w:rsidR="00136595" w:rsidRPr="009E23A3">
        <w:rPr>
          <w:lang w:val="en-US"/>
        </w:rPr>
        <w:t xml:space="preserve">DL beam among the ones in the cell the UE is currently camping). </w:t>
      </w:r>
      <w:r w:rsidR="009E23A3" w:rsidRPr="009E23A3">
        <w:rPr>
          <w:lang w:val="en-US"/>
        </w:rPr>
        <w:t xml:space="preserve">In a mobile originated (MO) transmissions the </w:t>
      </w:r>
      <w:r w:rsidR="00136595" w:rsidRPr="009E23A3">
        <w:rPr>
          <w:lang w:val="en-US"/>
        </w:rPr>
        <w:t xml:space="preserve">UE </w:t>
      </w:r>
      <w:r w:rsidR="009E23A3" w:rsidRPr="009E23A3">
        <w:rPr>
          <w:lang w:val="en-US"/>
        </w:rPr>
        <w:t xml:space="preserve">wakes up from DRX and checks whether the currently </w:t>
      </w:r>
      <w:r w:rsidR="00B60F21">
        <w:rPr>
          <w:lang w:val="en-US"/>
        </w:rPr>
        <w:t>best</w:t>
      </w:r>
      <w:r w:rsidR="00B60F21" w:rsidRPr="009E23A3">
        <w:rPr>
          <w:lang w:val="en-US"/>
        </w:rPr>
        <w:t xml:space="preserve"> </w:t>
      </w:r>
      <w:r w:rsidR="009E23A3" w:rsidRPr="009E23A3">
        <w:rPr>
          <w:lang w:val="en-US"/>
        </w:rPr>
        <w:t>SS Block</w:t>
      </w:r>
      <w:r w:rsidR="00B60F21">
        <w:rPr>
          <w:lang w:val="en-US"/>
        </w:rPr>
        <w:t xml:space="preserve"> beam</w:t>
      </w:r>
      <w:r w:rsidR="009E23A3" w:rsidRPr="009E23A3">
        <w:rPr>
          <w:lang w:val="en-US"/>
        </w:rPr>
        <w:t xml:space="preserve"> is still the same SS block whose previous PRACH configuration has been acquired. If yes, the UE access</w:t>
      </w:r>
      <w:r w:rsidR="00B60F21">
        <w:rPr>
          <w:lang w:val="en-US"/>
        </w:rPr>
        <w:t>es</w:t>
      </w:r>
      <w:r w:rsidR="009E23A3" w:rsidRPr="009E23A3">
        <w:rPr>
          <w:lang w:val="en-US"/>
        </w:rPr>
        <w:t xml:space="preserve"> the cell </w:t>
      </w:r>
      <w:r w:rsidR="00B60F21">
        <w:rPr>
          <w:lang w:val="en-US"/>
        </w:rPr>
        <w:t>using</w:t>
      </w:r>
      <w:r w:rsidR="00B60F21" w:rsidRPr="009E23A3">
        <w:rPr>
          <w:lang w:val="en-US"/>
        </w:rPr>
        <w:t xml:space="preserve"> </w:t>
      </w:r>
      <w:r w:rsidR="009E23A3" w:rsidRPr="009E23A3">
        <w:rPr>
          <w:lang w:val="en-US"/>
        </w:rPr>
        <w:t>that</w:t>
      </w:r>
      <w:r w:rsidR="00B60F21">
        <w:rPr>
          <w:lang w:val="en-US"/>
        </w:rPr>
        <w:t xml:space="preserve"> PRACH</w:t>
      </w:r>
      <w:r w:rsidR="009E23A3" w:rsidRPr="009E23A3">
        <w:rPr>
          <w:lang w:val="en-US"/>
        </w:rPr>
        <w:t xml:space="preserve"> configuration. If no, the UE acquires the</w:t>
      </w:r>
      <w:r w:rsidR="00B60F21">
        <w:rPr>
          <w:lang w:val="en-US"/>
        </w:rPr>
        <w:t xml:space="preserve"> PRACH</w:t>
      </w:r>
      <w:r w:rsidR="009E23A3" w:rsidRPr="009E23A3">
        <w:rPr>
          <w:lang w:val="en-US"/>
        </w:rPr>
        <w:t xml:space="preserve"> configuration of the new </w:t>
      </w:r>
      <w:r w:rsidR="00B60F21">
        <w:rPr>
          <w:lang w:val="en-US"/>
        </w:rPr>
        <w:t>best</w:t>
      </w:r>
      <w:r w:rsidR="00B60F21" w:rsidRPr="009E23A3">
        <w:rPr>
          <w:lang w:val="en-US"/>
        </w:rPr>
        <w:t xml:space="preserve"> </w:t>
      </w:r>
      <w:r w:rsidR="009E23A3" w:rsidRPr="009E23A3">
        <w:rPr>
          <w:lang w:val="en-US"/>
        </w:rPr>
        <w:t xml:space="preserve">SS Block </w:t>
      </w:r>
      <w:r w:rsidR="00B60F21">
        <w:rPr>
          <w:lang w:val="en-US"/>
        </w:rPr>
        <w:t xml:space="preserve">beam </w:t>
      </w:r>
      <w:r w:rsidR="009E23A3" w:rsidRPr="009E23A3">
        <w:rPr>
          <w:lang w:val="en-US"/>
        </w:rPr>
        <w:t>and accesses the cell by transmitting a preamble</w:t>
      </w:r>
      <w:r w:rsidR="00B60F21">
        <w:rPr>
          <w:lang w:val="en-US"/>
        </w:rPr>
        <w:t xml:space="preserve"> in accordance with the retrieved PRACH configuration</w:t>
      </w:r>
      <w:r w:rsidR="009E23A3" w:rsidRPr="009E23A3">
        <w:rPr>
          <w:lang w:val="en-US"/>
        </w:rPr>
        <w:t>.</w:t>
      </w:r>
    </w:p>
    <w:p w14:paraId="4173C55B" w14:textId="77777777" w:rsidR="00D45DA7" w:rsidRDefault="00D45DA7" w:rsidP="001F4E93">
      <w:pPr>
        <w:rPr>
          <w:lang w:val="en-US"/>
        </w:rPr>
      </w:pPr>
    </w:p>
    <w:p w14:paraId="075BA0DD" w14:textId="298B60B0" w:rsidR="009E23A3" w:rsidRPr="00FD69C8" w:rsidRDefault="009E23A3" w:rsidP="001F4E93">
      <w:r>
        <w:rPr>
          <w:lang w:val="en-US"/>
        </w:rPr>
        <w:t>This possibility is like LTE in the sense that the UE acquires system information before camping and upon cell reselection. Then</w:t>
      </w:r>
      <w:r w:rsidR="002704BF">
        <w:rPr>
          <w:lang w:val="en-US"/>
        </w:rPr>
        <w:t>,</w:t>
      </w:r>
      <w:r>
        <w:rPr>
          <w:lang w:val="en-US"/>
        </w:rPr>
        <w:t xml:space="preserve"> when it wants to access</w:t>
      </w:r>
      <w:r w:rsidR="002704BF">
        <w:rPr>
          <w:lang w:val="en-US"/>
        </w:rPr>
        <w:t xml:space="preserve"> the cell</w:t>
      </w:r>
      <w:r>
        <w:rPr>
          <w:lang w:val="en-US"/>
        </w:rPr>
        <w:t xml:space="preserve"> it simply double</w:t>
      </w:r>
      <w:r w:rsidR="002704BF">
        <w:rPr>
          <w:lang w:val="en-US"/>
        </w:rPr>
        <w:t>-</w:t>
      </w:r>
      <w:r>
        <w:rPr>
          <w:lang w:val="en-US"/>
        </w:rPr>
        <w:t>check</w:t>
      </w:r>
      <w:r w:rsidR="002704BF">
        <w:rPr>
          <w:lang w:val="en-US"/>
        </w:rPr>
        <w:t>s</w:t>
      </w:r>
      <w:r>
        <w:rPr>
          <w:lang w:val="en-US"/>
        </w:rPr>
        <w:t xml:space="preserve"> whether it is still under the coverage </w:t>
      </w:r>
      <w:r>
        <w:rPr>
          <w:lang w:val="en-US"/>
        </w:rPr>
        <w:lastRenderedPageBreak/>
        <w:t xml:space="preserve">of the same cell and whether the cell still </w:t>
      </w:r>
      <w:r w:rsidR="002704BF">
        <w:rPr>
          <w:lang w:val="en-US"/>
        </w:rPr>
        <w:t xml:space="preserve">has </w:t>
      </w:r>
      <w:r>
        <w:rPr>
          <w:lang w:val="en-US"/>
        </w:rPr>
        <w:t>good enough quality. However, such a solution in LTE is possible</w:t>
      </w:r>
      <w:r w:rsidR="002704BF">
        <w:rPr>
          <w:lang w:val="en-US"/>
        </w:rPr>
        <w:t xml:space="preserve"> only</w:t>
      </w:r>
      <w:r>
        <w:rPr>
          <w:lang w:val="en-US"/>
        </w:rPr>
        <w:t xml:space="preserve"> thanks to the CRSs, available in all subframes</w:t>
      </w:r>
      <w:r w:rsidR="00D45DA7">
        <w:rPr>
          <w:lang w:val="en-US"/>
        </w:rPr>
        <w:t xml:space="preserve"> and in every OFDM symbol timing</w:t>
      </w:r>
      <w:r>
        <w:rPr>
          <w:lang w:val="en-US"/>
        </w:rPr>
        <w:t>. In NR, with the lack of “always-on” CRS transmitted in all subframes the UE would need to wait a certain amount of time after waking up until it can double</w:t>
      </w:r>
      <w:r w:rsidR="00442562">
        <w:rPr>
          <w:lang w:val="en-US"/>
        </w:rPr>
        <w:t>-</w:t>
      </w:r>
      <w:r>
        <w:rPr>
          <w:lang w:val="en-US"/>
        </w:rPr>
        <w:t xml:space="preserve">check whether it is still in the coverage of the same cell it has reselected and/or if it is still within the coverage of the same </w:t>
      </w:r>
      <w:r w:rsidR="005907F3">
        <w:rPr>
          <w:lang w:val="en-US"/>
        </w:rPr>
        <w:t xml:space="preserve">best </w:t>
      </w:r>
      <w:r>
        <w:rPr>
          <w:lang w:val="en-US"/>
        </w:rPr>
        <w:t>DL beam</w:t>
      </w:r>
      <w:r w:rsidR="005907F3">
        <w:rPr>
          <w:lang w:val="en-US"/>
        </w:rPr>
        <w:t>,</w:t>
      </w:r>
      <w:r>
        <w:rPr>
          <w:lang w:val="en-US"/>
        </w:rPr>
        <w:t xml:space="preserve"> so that the previously acquire</w:t>
      </w:r>
      <w:r w:rsidR="005907F3">
        <w:rPr>
          <w:lang w:val="en-US"/>
        </w:rPr>
        <w:t>d</w:t>
      </w:r>
      <w:r>
        <w:rPr>
          <w:lang w:val="en-US"/>
        </w:rPr>
        <w:t xml:space="preserve"> PRACH configuration can be assumed </w:t>
      </w:r>
      <w:r w:rsidR="005907F3">
        <w:rPr>
          <w:lang w:val="en-US"/>
        </w:rPr>
        <w:t>to be valid</w:t>
      </w:r>
      <w:r>
        <w:rPr>
          <w:lang w:val="en-US"/>
        </w:rPr>
        <w:t>.</w:t>
      </w:r>
      <w:r w:rsidR="00FD69C8">
        <w:rPr>
          <w:lang w:val="en-US"/>
        </w:rPr>
        <w:t xml:space="preserve"> </w:t>
      </w:r>
      <w:r w:rsidR="00FD69C8">
        <w:t xml:space="preserve">In addition to that, the fact that there is only a single </w:t>
      </w:r>
      <w:r w:rsidR="00442562">
        <w:t>P</w:t>
      </w:r>
      <w:r w:rsidR="00FD69C8">
        <w:t>RACH configuration per cell</w:t>
      </w:r>
      <w:r w:rsidR="00442562">
        <w:t xml:space="preserve"> in LTE</w:t>
      </w:r>
      <w:r w:rsidR="00FD69C8">
        <w:t xml:space="preserve"> and the fact that omnidirectional/sectorized</w:t>
      </w:r>
      <w:r w:rsidR="00442562">
        <w:t xml:space="preserve"> transmission is used for the CRS</w:t>
      </w:r>
      <w:r w:rsidR="00BB40CE">
        <w:t>s</w:t>
      </w:r>
      <w:r w:rsidR="00FD69C8">
        <w:t xml:space="preserve"> facilitates the assumption that once the UE has checked that this is the same cell it also knows that that it has previously acquired the </w:t>
      </w:r>
      <w:r w:rsidR="00442562">
        <w:t>P</w:t>
      </w:r>
      <w:r w:rsidR="00FD69C8">
        <w:t xml:space="preserve">RACH configuration to be used. </w:t>
      </w:r>
    </w:p>
    <w:p w14:paraId="689EAB31" w14:textId="02CDE8A5" w:rsidR="00FD69C8" w:rsidRDefault="009E23A3" w:rsidP="00D45DA7">
      <w:pPr>
        <w:pStyle w:val="Observation"/>
      </w:pPr>
      <w:r>
        <w:t>In LTE, always-on CRS</w:t>
      </w:r>
      <w:r w:rsidR="00BB40CE">
        <w:t>s</w:t>
      </w:r>
      <w:r>
        <w:t xml:space="preserve"> transmitted in all subframes </w:t>
      </w:r>
      <w:r w:rsidR="00FD69C8">
        <w:t xml:space="preserve">enable an RRC_IDLE </w:t>
      </w:r>
      <w:r>
        <w:t xml:space="preserve">UE </w:t>
      </w:r>
      <w:r w:rsidR="00FD69C8">
        <w:t xml:space="preserve">to </w:t>
      </w:r>
      <w:r>
        <w:t>quickly double</w:t>
      </w:r>
      <w:r w:rsidR="00442562">
        <w:t>-</w:t>
      </w:r>
      <w:r>
        <w:t xml:space="preserve">check whether it is in the coverage of the same </w:t>
      </w:r>
      <w:r w:rsidR="00D45DA7">
        <w:t xml:space="preserve">cell or not and </w:t>
      </w:r>
      <w:r w:rsidR="00FD69C8">
        <w:t>use a previously acquire</w:t>
      </w:r>
      <w:r w:rsidR="00D45DA7">
        <w:t>d</w:t>
      </w:r>
      <w:r w:rsidR="00FD69C8">
        <w:t xml:space="preserve"> </w:t>
      </w:r>
      <w:r w:rsidR="00D45DA7">
        <w:t>P</w:t>
      </w:r>
      <w:r w:rsidR="00FD69C8">
        <w:t>RACH configuration before accessing a cell it is camping on.</w:t>
      </w:r>
    </w:p>
    <w:p w14:paraId="7CD8BE8C" w14:textId="77777777" w:rsidR="00D45DA7" w:rsidRDefault="00D45DA7" w:rsidP="00FD69C8">
      <w:pPr>
        <w:rPr>
          <w:lang w:val="en-US"/>
        </w:rPr>
      </w:pPr>
    </w:p>
    <w:p w14:paraId="107FEFB2" w14:textId="77777777" w:rsidR="00226B0A" w:rsidRDefault="00FD69C8" w:rsidP="00FD69C8">
      <w:pPr>
        <w:rPr>
          <w:lang w:val="en-US"/>
        </w:rPr>
      </w:pPr>
      <w:r>
        <w:rPr>
          <w:lang w:val="en-US"/>
        </w:rPr>
        <w:t xml:space="preserve">Even though CRSs provide the benefits described above, that does not come for free and RAN1 (responsible </w:t>
      </w:r>
      <w:r w:rsidR="00BB40CE">
        <w:rPr>
          <w:lang w:val="en-US"/>
        </w:rPr>
        <w:t xml:space="preserve">for </w:t>
      </w:r>
      <w:r>
        <w:rPr>
          <w:lang w:val="en-US"/>
        </w:rPr>
        <w:t>defin</w:t>
      </w:r>
      <w:r w:rsidR="00BB40CE">
        <w:rPr>
          <w:lang w:val="en-US"/>
        </w:rPr>
        <w:t>ing</w:t>
      </w:r>
      <w:r>
        <w:rPr>
          <w:lang w:val="en-US"/>
        </w:rPr>
        <w:t xml:space="preserve"> RS) is going in a different direction where always-on signals are minimized and not transmitted in every </w:t>
      </w:r>
      <w:r w:rsidR="00BB40CE">
        <w:rPr>
          <w:lang w:val="en-US"/>
        </w:rPr>
        <w:t>subframe</w:t>
      </w:r>
      <w:r>
        <w:rPr>
          <w:lang w:val="en-US"/>
        </w:rPr>
        <w:t xml:space="preserve">. Hence, independently of the discussions on periodicity of SS </w:t>
      </w:r>
      <w:r w:rsidR="00BB40CE">
        <w:rPr>
          <w:lang w:val="en-US"/>
        </w:rPr>
        <w:t>Bursts or SS Burst Sets</w:t>
      </w:r>
      <w:r w:rsidR="00D45DA7">
        <w:rPr>
          <w:lang w:val="en-US"/>
        </w:rPr>
        <w:t>,</w:t>
      </w:r>
      <w:r>
        <w:rPr>
          <w:lang w:val="en-US"/>
        </w:rPr>
        <w:t xml:space="preserve"> </w:t>
      </w:r>
      <w:r w:rsidR="00D45DA7">
        <w:rPr>
          <w:lang w:val="en-US"/>
        </w:rPr>
        <w:t xml:space="preserve">the same principles as in LTE cannot be applied any longer otherwise </w:t>
      </w:r>
      <w:r w:rsidR="00BB40CE">
        <w:rPr>
          <w:lang w:val="en-US"/>
        </w:rPr>
        <w:t>when a</w:t>
      </w:r>
      <w:r>
        <w:rPr>
          <w:lang w:val="en-US"/>
        </w:rPr>
        <w:t xml:space="preserve"> UE wake</w:t>
      </w:r>
      <w:r w:rsidR="00BB40CE">
        <w:rPr>
          <w:lang w:val="en-US"/>
        </w:rPr>
        <w:t>s</w:t>
      </w:r>
      <w:r>
        <w:rPr>
          <w:lang w:val="en-US"/>
        </w:rPr>
        <w:t xml:space="preserve"> up to trigger a MO transmission</w:t>
      </w:r>
      <w:r w:rsidR="00D45DA7">
        <w:rPr>
          <w:lang w:val="en-US"/>
        </w:rPr>
        <w:t xml:space="preserve"> </w:t>
      </w:r>
      <w:r>
        <w:rPr>
          <w:lang w:val="en-US"/>
        </w:rPr>
        <w:t xml:space="preserve">it </w:t>
      </w:r>
      <w:r w:rsidR="00D45DA7">
        <w:rPr>
          <w:lang w:val="en-US"/>
        </w:rPr>
        <w:t xml:space="preserve">would always have to </w:t>
      </w:r>
      <w:r>
        <w:rPr>
          <w:lang w:val="en-US"/>
        </w:rPr>
        <w:t xml:space="preserve">wait until it </w:t>
      </w:r>
      <w:r w:rsidR="00D45DA7">
        <w:rPr>
          <w:lang w:val="en-US"/>
        </w:rPr>
        <w:t xml:space="preserve">could </w:t>
      </w:r>
      <w:r>
        <w:rPr>
          <w:lang w:val="en-US"/>
        </w:rPr>
        <w:t xml:space="preserve">detect whether it is under the coverage of the same cell and/or </w:t>
      </w:r>
      <w:r w:rsidR="00BB40CE">
        <w:rPr>
          <w:lang w:val="en-US"/>
        </w:rPr>
        <w:t>beam.</w:t>
      </w:r>
      <w:r w:rsidR="00D45DA7">
        <w:rPr>
          <w:lang w:val="en-US"/>
        </w:rPr>
        <w:t xml:space="preserve"> </w:t>
      </w:r>
      <w:r>
        <w:rPr>
          <w:lang w:val="en-US"/>
        </w:rPr>
        <w:t>In addition to that, beamforming makes the situation even more challenging, especially if we consider analog beamforming where directions are basically multiplexed over time. In that case it may take even longer until the UE can hear its strongest DL beam again after it wakes up.</w:t>
      </w:r>
      <w:r w:rsidR="00D45DA7">
        <w:rPr>
          <w:lang w:val="en-US"/>
        </w:rPr>
        <w:t xml:space="preserve"> </w:t>
      </w:r>
    </w:p>
    <w:p w14:paraId="7DC88BB3" w14:textId="6588A34D" w:rsidR="00226B0A" w:rsidRDefault="00D45DA7" w:rsidP="00FD69C8">
      <w:pPr>
        <w:rPr>
          <w:lang w:val="en-US"/>
        </w:rPr>
      </w:pPr>
      <w:r>
        <w:rPr>
          <w:lang w:val="en-US"/>
        </w:rPr>
        <w:t xml:space="preserve">Hence, </w:t>
      </w:r>
      <w:r w:rsidR="00226B0A">
        <w:rPr>
          <w:lang w:val="en-US"/>
        </w:rPr>
        <w:t xml:space="preserve">it is important that RAN2 studies mechanisms where the UE should be able to transmit one or multipole PRACH preambles associated to one or multiple SS Blocks without the need to wait for further occurrences of the SS Block. </w:t>
      </w:r>
    </w:p>
    <w:p w14:paraId="4FAB6C5D" w14:textId="6F3181E9" w:rsidR="003742AC" w:rsidRPr="00CE0424" w:rsidRDefault="00226B0A" w:rsidP="006E062C">
      <w:pPr>
        <w:pStyle w:val="Proposal"/>
      </w:pPr>
      <w:r>
        <w:t>UE should be able to trigger random access by sending one or multiple PRACH preambles based on previously acquired PRACH configuration per beam in an opportunistic manner.</w:t>
      </w:r>
    </w:p>
    <w:p w14:paraId="7E690B51" w14:textId="77777777" w:rsidR="00C01F33" w:rsidRPr="00CE0424" w:rsidRDefault="00C01F33" w:rsidP="00CE0424">
      <w:pPr>
        <w:pStyle w:val="Heading1"/>
      </w:pPr>
      <w:r w:rsidRPr="00CE0424">
        <w:t>Conclusion</w:t>
      </w:r>
    </w:p>
    <w:p w14:paraId="3A52FF85" w14:textId="77777777" w:rsidR="000F047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1FDD2978" w14:textId="448F72F3" w:rsidR="000F047C" w:rsidRPr="000F047C" w:rsidRDefault="000F047C" w:rsidP="008E065E">
      <w:pPr>
        <w:pStyle w:val="BodyText"/>
        <w:rPr>
          <w:b/>
        </w:rPr>
      </w:pPr>
      <w:r w:rsidRPr="000F047C">
        <w:rPr>
          <w:b/>
        </w:rPr>
        <w:t>Observation 1</w:t>
      </w:r>
      <w:r w:rsidRPr="000F047C">
        <w:rPr>
          <w:b/>
        </w:rPr>
        <w:tab/>
        <w:t>In LTE there is a single PRACH configuration per cell.</w:t>
      </w:r>
    </w:p>
    <w:p w14:paraId="4E39A772" w14:textId="59117F63" w:rsidR="000F047C" w:rsidRPr="000F047C" w:rsidRDefault="000F047C" w:rsidP="008E065E">
      <w:pPr>
        <w:pStyle w:val="BodyText"/>
        <w:rPr>
          <w:b/>
        </w:rPr>
      </w:pPr>
      <w:r w:rsidRPr="000F047C">
        <w:rPr>
          <w:b/>
        </w:rPr>
        <w:t>Observation 2</w:t>
      </w:r>
      <w:r w:rsidRPr="000F047C">
        <w:rPr>
          <w:b/>
        </w:rPr>
        <w:tab/>
        <w:t>SS Block will be composed by PSS/SSS/PBCH and an OFDM symbol index, possibly encoded in the PBCH or as a Tertiary Synchronization Signal (TSS).</w:t>
      </w:r>
    </w:p>
    <w:p w14:paraId="5F7B029B" w14:textId="6CDFC071" w:rsidR="000F047C" w:rsidRPr="000F047C" w:rsidRDefault="000F047C" w:rsidP="008E065E">
      <w:pPr>
        <w:pStyle w:val="BodyText"/>
        <w:rPr>
          <w:b/>
        </w:rPr>
      </w:pPr>
      <w:r w:rsidRPr="000F047C">
        <w:rPr>
          <w:b/>
        </w:rPr>
        <w:t>Observation 3</w:t>
      </w:r>
      <w:r w:rsidRPr="000F047C">
        <w:rPr>
          <w:b/>
        </w:rPr>
        <w:tab/>
        <w:t>SS Block contains at least the NR-PSS/NR-SSS/NR-PBCH. In multi-beam scenarios the SS Block will be transmitted in multiple beams, together forming an SS Burst. If multiple SS Bursts are needed to transmit all beams, these SS Bursts together form an SS Burst Set.</w:t>
      </w:r>
    </w:p>
    <w:p w14:paraId="4B83F3AC" w14:textId="77777777" w:rsidR="000F047C" w:rsidRPr="000F047C" w:rsidRDefault="000F047C" w:rsidP="000F047C">
      <w:pPr>
        <w:pStyle w:val="BodyText"/>
        <w:rPr>
          <w:b/>
        </w:rPr>
      </w:pPr>
      <w:r w:rsidRPr="000F047C">
        <w:rPr>
          <w:b/>
        </w:rPr>
        <w:t>Observation 4</w:t>
      </w:r>
      <w:r w:rsidRPr="000F047C">
        <w:rPr>
          <w:b/>
        </w:rPr>
        <w:tab/>
        <w:t>Beam-specific PRACH configuration within the same cell can be helpful for PRACH preamble detection in the case of analog RX beamforming on the network side.</w:t>
      </w:r>
    </w:p>
    <w:p w14:paraId="180B42EA" w14:textId="30223B44" w:rsidR="000F047C" w:rsidRPr="000F047C" w:rsidRDefault="000F047C" w:rsidP="000F047C">
      <w:pPr>
        <w:pStyle w:val="BodyText"/>
        <w:rPr>
          <w:b/>
        </w:rPr>
      </w:pPr>
      <w:r w:rsidRPr="000F047C">
        <w:rPr>
          <w:b/>
        </w:rPr>
        <w:t>Observation 5</w:t>
      </w:r>
      <w:r w:rsidRPr="000F047C">
        <w:rPr>
          <w:b/>
        </w:rPr>
        <w:tab/>
        <w:t>Beam-specific PRACH preamble partitioning within the same cell can be helpful for distinguishing multiple DL beams associated with the same time-frequency PRACH configuration, so the network can transmit the RAR in the best DL beam.</w:t>
      </w:r>
    </w:p>
    <w:p w14:paraId="2C487D11" w14:textId="09EBC3CD" w:rsidR="000F047C" w:rsidRPr="000F047C" w:rsidRDefault="000F047C" w:rsidP="000F047C">
      <w:pPr>
        <w:pStyle w:val="BodyText"/>
        <w:rPr>
          <w:b/>
        </w:rPr>
      </w:pPr>
      <w:r w:rsidRPr="000F047C">
        <w:rPr>
          <w:b/>
        </w:rPr>
        <w:t>Observation 6</w:t>
      </w:r>
      <w:r w:rsidRPr="000F047C">
        <w:rPr>
          <w:b/>
        </w:rPr>
        <w:tab/>
        <w:t>Beam-specific PRACH configuration has a built-in initial DL beam selection from the network side and, consequently enables the network to optimize the beam sweeping of the RAR (e.g. using only a single beam) and/or subsequent RRC messages to establish or resume an RRC connection.</w:t>
      </w:r>
    </w:p>
    <w:p w14:paraId="5C342F4B" w14:textId="2EA6AFBD" w:rsidR="008E065E" w:rsidRDefault="008E065E" w:rsidP="008E065E">
      <w:pPr>
        <w:pStyle w:val="BodyText"/>
        <w:rPr>
          <w:b/>
          <w:bCs/>
        </w:rPr>
      </w:pPr>
    </w:p>
    <w:p w14:paraId="1D338BB2" w14:textId="77777777" w:rsidR="000F047C" w:rsidRDefault="008E065E" w:rsidP="000F047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1474FE04" w14:textId="77777777" w:rsidR="000F047C" w:rsidRPr="000F047C" w:rsidRDefault="000F047C" w:rsidP="000F047C">
      <w:pPr>
        <w:rPr>
          <w:b/>
        </w:rPr>
      </w:pPr>
      <w:r w:rsidRPr="000F047C">
        <w:rPr>
          <w:b/>
        </w:rPr>
        <w:t>Proposal 1</w:t>
      </w:r>
      <w:r w:rsidRPr="000F047C">
        <w:rPr>
          <w:b/>
        </w:rPr>
        <w:tab/>
        <w:t>A UE assumes that there may be one or multiple PRACH configurations (at least time and frequency resources) broadcast per cell.</w:t>
      </w:r>
    </w:p>
    <w:p w14:paraId="43591C01" w14:textId="7E02FE02" w:rsidR="00C01F33" w:rsidRPr="000F047C" w:rsidRDefault="000F047C" w:rsidP="000F047C">
      <w:pPr>
        <w:rPr>
          <w:b/>
        </w:rPr>
      </w:pPr>
      <w:r w:rsidRPr="000F047C">
        <w:rPr>
          <w:b/>
        </w:rPr>
        <w:lastRenderedPageBreak/>
        <w:t>Proposal 2</w:t>
      </w:r>
      <w:r w:rsidRPr="000F047C">
        <w:rPr>
          <w:b/>
        </w:rPr>
        <w:tab/>
        <w:t>A UE assumes that there may be PRACH preamble partitioning per SS Block within the same cell.</w:t>
      </w:r>
    </w:p>
    <w:p w14:paraId="35926477" w14:textId="49D92AE3" w:rsidR="000F047C" w:rsidRPr="007537CD" w:rsidRDefault="000F047C" w:rsidP="000F047C">
      <w:pPr>
        <w:rPr>
          <w:b/>
        </w:rPr>
      </w:pPr>
      <w:r w:rsidRPr="000F047C">
        <w:rPr>
          <w:b/>
        </w:rPr>
        <w:t>Proposal 3</w:t>
      </w:r>
      <w:r w:rsidRPr="000F047C">
        <w:rPr>
          <w:b/>
        </w:rPr>
        <w:tab/>
        <w:t>UE should be able to trigger random access by sending one or multiple PRACH preambles based on previously acquired PRACH configuration per beam in an opportunistic manner.</w:t>
      </w:r>
    </w:p>
    <w:p w14:paraId="4C9431F6" w14:textId="77777777" w:rsidR="00F507D1" w:rsidRPr="00CE0424" w:rsidRDefault="00F507D1" w:rsidP="00CE0424">
      <w:pPr>
        <w:pStyle w:val="Heading1"/>
      </w:pPr>
      <w:bookmarkStart w:id="3" w:name="_In-sequence_SDU_delivery"/>
      <w:bookmarkEnd w:id="3"/>
      <w:r w:rsidRPr="00CE0424">
        <w:t>References</w:t>
      </w:r>
    </w:p>
    <w:p w14:paraId="4A4CD75C" w14:textId="383FF034" w:rsidR="00FD69C8" w:rsidRPr="00CE0424" w:rsidRDefault="007D08E7" w:rsidP="000F047C">
      <w:pPr>
        <w:pStyle w:val="Reference"/>
      </w:pPr>
      <w:bookmarkStart w:id="4" w:name="_Ref174151459"/>
      <w:bookmarkStart w:id="5" w:name="_Ref189809556"/>
      <w:bookmarkStart w:id="6" w:name="_Ref474435307"/>
      <w:r w:rsidRPr="00D83544">
        <w:t>R2-1700648 LS on NR Mobility, RAN1, 3GPP TSG-RAN WG2 NR AdHoc, Spokane, USA, 17th – 19th January 2017</w:t>
      </w:r>
      <w:bookmarkEnd w:id="4"/>
      <w:bookmarkEnd w:id="5"/>
      <w:bookmarkEnd w:id="6"/>
      <w:r w:rsidR="000F047C">
        <w:t>.</w:t>
      </w:r>
    </w:p>
    <w:sectPr w:rsidR="00FD69C8"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DA7FB" w14:textId="77777777" w:rsidR="00F51694" w:rsidRDefault="00F51694">
      <w:r>
        <w:separator/>
      </w:r>
    </w:p>
  </w:endnote>
  <w:endnote w:type="continuationSeparator" w:id="0">
    <w:p w14:paraId="6F95F0CC" w14:textId="77777777" w:rsidR="00F51694" w:rsidRDefault="00F5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9987D1F" w:rsidR="00626F8D" w:rsidRDefault="00626F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28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8F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032FF" w14:textId="77777777" w:rsidR="00F51694" w:rsidRDefault="00F51694">
      <w:r>
        <w:separator/>
      </w:r>
    </w:p>
  </w:footnote>
  <w:footnote w:type="continuationSeparator" w:id="0">
    <w:p w14:paraId="76505CBB" w14:textId="77777777" w:rsidR="00F51694" w:rsidRDefault="00F5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26F8D" w:rsidRDefault="00626F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0"/>
  </w:num>
  <w:num w:numId="3">
    <w:abstractNumId w:val="23"/>
  </w:num>
  <w:num w:numId="4">
    <w:abstractNumId w:val="24"/>
  </w:num>
  <w:num w:numId="5">
    <w:abstractNumId w:val="20"/>
  </w:num>
  <w:num w:numId="6">
    <w:abstractNumId w:val="28"/>
  </w:num>
  <w:num w:numId="7">
    <w:abstractNumId w:val="35"/>
  </w:num>
  <w:num w:numId="8">
    <w:abstractNumId w:val="21"/>
  </w:num>
  <w:num w:numId="9">
    <w:abstractNumId w:val="33"/>
  </w:num>
  <w:num w:numId="10">
    <w:abstractNumId w:val="2"/>
  </w:num>
  <w:num w:numId="11">
    <w:abstractNumId w:val="10"/>
  </w:num>
  <w:num w:numId="12">
    <w:abstractNumId w:val="16"/>
  </w:num>
  <w:num w:numId="13">
    <w:abstractNumId w:val="36"/>
  </w:num>
  <w:num w:numId="14">
    <w:abstractNumId w:val="13"/>
  </w:num>
  <w:num w:numId="15">
    <w:abstractNumId w:val="4"/>
  </w:num>
  <w:num w:numId="16">
    <w:abstractNumId w:val="34"/>
  </w:num>
  <w:num w:numId="17">
    <w:abstractNumId w:val="31"/>
  </w:num>
  <w:num w:numId="18">
    <w:abstractNumId w:val="9"/>
  </w:num>
  <w:num w:numId="19">
    <w:abstractNumId w:val="22"/>
  </w:num>
  <w:num w:numId="20">
    <w:abstractNumId w:val="27"/>
  </w:num>
  <w:num w:numId="21">
    <w:abstractNumId w:val="12"/>
  </w:num>
  <w:num w:numId="22">
    <w:abstractNumId w:val="39"/>
  </w:num>
  <w:num w:numId="23">
    <w:abstractNumId w:val="37"/>
  </w:num>
  <w:num w:numId="24">
    <w:abstractNumId w:val="25"/>
  </w:num>
  <w:num w:numId="25">
    <w:abstractNumId w:val="40"/>
  </w:num>
  <w:num w:numId="26">
    <w:abstractNumId w:val="26"/>
  </w:num>
  <w:num w:numId="27">
    <w:abstractNumId w:val="41"/>
  </w:num>
  <w:num w:numId="28">
    <w:abstractNumId w:val="42"/>
  </w:num>
  <w:num w:numId="29">
    <w:abstractNumId w:val="8"/>
  </w:num>
  <w:num w:numId="30">
    <w:abstractNumId w:val="18"/>
  </w:num>
  <w:num w:numId="31">
    <w:abstractNumId w:val="7"/>
  </w:num>
  <w:num w:numId="32">
    <w:abstractNumId w:val="15"/>
  </w:num>
  <w:num w:numId="33">
    <w:abstractNumId w:val="6"/>
  </w:num>
  <w:num w:numId="34">
    <w:abstractNumId w:val="3"/>
  </w:num>
  <w:num w:numId="35">
    <w:abstractNumId w:val="0"/>
  </w:num>
  <w:num w:numId="36">
    <w:abstractNumId w:val="38"/>
  </w:num>
  <w:num w:numId="37">
    <w:abstractNumId w:val="14"/>
  </w:num>
  <w:num w:numId="38">
    <w:abstractNumId w:val="32"/>
  </w:num>
  <w:num w:numId="39">
    <w:abstractNumId w:val="19"/>
  </w:num>
  <w:num w:numId="40">
    <w:abstractNumId w:val="5"/>
  </w:num>
  <w:num w:numId="41">
    <w:abstractNumId w:val="29"/>
  </w:num>
  <w:num w:numId="42">
    <w:abstractNumId w:val="11"/>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2"/>
    <w:rsid w:val="00015D15"/>
    <w:rsid w:val="00021A38"/>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CF0"/>
    <w:rsid w:val="000F047C"/>
    <w:rsid w:val="000F06D6"/>
    <w:rsid w:val="000F0EB1"/>
    <w:rsid w:val="000F1106"/>
    <w:rsid w:val="000F3BE9"/>
    <w:rsid w:val="000F3F6C"/>
    <w:rsid w:val="000F64E3"/>
    <w:rsid w:val="000F6DF3"/>
    <w:rsid w:val="001005FF"/>
    <w:rsid w:val="001062FB"/>
    <w:rsid w:val="001063E6"/>
    <w:rsid w:val="00113CF4"/>
    <w:rsid w:val="001153EA"/>
    <w:rsid w:val="00115643"/>
    <w:rsid w:val="00116765"/>
    <w:rsid w:val="001219F5"/>
    <w:rsid w:val="00121A20"/>
    <w:rsid w:val="00122F2E"/>
    <w:rsid w:val="0012377F"/>
    <w:rsid w:val="00124314"/>
    <w:rsid w:val="001248DF"/>
    <w:rsid w:val="00126B4A"/>
    <w:rsid w:val="00132FD0"/>
    <w:rsid w:val="001344C0"/>
    <w:rsid w:val="001346FA"/>
    <w:rsid w:val="00135252"/>
    <w:rsid w:val="00136595"/>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27D3"/>
    <w:rsid w:val="001A6173"/>
    <w:rsid w:val="001A6CBA"/>
    <w:rsid w:val="001B0D97"/>
    <w:rsid w:val="001B5A5D"/>
    <w:rsid w:val="001C1CE5"/>
    <w:rsid w:val="001C3D2A"/>
    <w:rsid w:val="001C6495"/>
    <w:rsid w:val="001D51BA"/>
    <w:rsid w:val="001D6342"/>
    <w:rsid w:val="001D6D53"/>
    <w:rsid w:val="001E58E2"/>
    <w:rsid w:val="001E7AED"/>
    <w:rsid w:val="001F3916"/>
    <w:rsid w:val="001F41B0"/>
    <w:rsid w:val="001F4E93"/>
    <w:rsid w:val="001F54C5"/>
    <w:rsid w:val="001F5FA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0A"/>
    <w:rsid w:val="00230765"/>
    <w:rsid w:val="002319E4"/>
    <w:rsid w:val="002330F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04BF"/>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BFE"/>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6F41"/>
    <w:rsid w:val="003A7EF3"/>
    <w:rsid w:val="003B159C"/>
    <w:rsid w:val="003B369F"/>
    <w:rsid w:val="003B36A3"/>
    <w:rsid w:val="003B7FE5"/>
    <w:rsid w:val="003C11C8"/>
    <w:rsid w:val="003C2702"/>
    <w:rsid w:val="003C64F5"/>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3C0"/>
    <w:rsid w:val="00421105"/>
    <w:rsid w:val="00423560"/>
    <w:rsid w:val="004242F4"/>
    <w:rsid w:val="00427248"/>
    <w:rsid w:val="00437447"/>
    <w:rsid w:val="00441A92"/>
    <w:rsid w:val="00442562"/>
    <w:rsid w:val="00444F56"/>
    <w:rsid w:val="00446488"/>
    <w:rsid w:val="004517AA"/>
    <w:rsid w:val="00452CAC"/>
    <w:rsid w:val="00457565"/>
    <w:rsid w:val="00457B71"/>
    <w:rsid w:val="00464B9B"/>
    <w:rsid w:val="00465F3A"/>
    <w:rsid w:val="004669E2"/>
    <w:rsid w:val="00470C31"/>
    <w:rsid w:val="004734D0"/>
    <w:rsid w:val="00474463"/>
    <w:rsid w:val="0047556B"/>
    <w:rsid w:val="00477768"/>
    <w:rsid w:val="00487520"/>
    <w:rsid w:val="00492BC5"/>
    <w:rsid w:val="0049473A"/>
    <w:rsid w:val="004964F1"/>
    <w:rsid w:val="004A16BC"/>
    <w:rsid w:val="004A2B94"/>
    <w:rsid w:val="004A7007"/>
    <w:rsid w:val="004B7C0C"/>
    <w:rsid w:val="004C3898"/>
    <w:rsid w:val="004D36B1"/>
    <w:rsid w:val="004D7EBD"/>
    <w:rsid w:val="004E04EB"/>
    <w:rsid w:val="004E2680"/>
    <w:rsid w:val="004E28F9"/>
    <w:rsid w:val="004E462E"/>
    <w:rsid w:val="004E56DC"/>
    <w:rsid w:val="004E76F4"/>
    <w:rsid w:val="004F0B4E"/>
    <w:rsid w:val="004F0B6C"/>
    <w:rsid w:val="004F2078"/>
    <w:rsid w:val="004F264E"/>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15AB"/>
    <w:rsid w:val="00572505"/>
    <w:rsid w:val="005746AD"/>
    <w:rsid w:val="00580202"/>
    <w:rsid w:val="00582809"/>
    <w:rsid w:val="00586A9C"/>
    <w:rsid w:val="0058798C"/>
    <w:rsid w:val="005900FA"/>
    <w:rsid w:val="005907F3"/>
    <w:rsid w:val="00592303"/>
    <w:rsid w:val="005935A4"/>
    <w:rsid w:val="005948C2"/>
    <w:rsid w:val="00595DCA"/>
    <w:rsid w:val="0059779B"/>
    <w:rsid w:val="005A209A"/>
    <w:rsid w:val="005A662D"/>
    <w:rsid w:val="005B35D7"/>
    <w:rsid w:val="005B392A"/>
    <w:rsid w:val="005B3AA3"/>
    <w:rsid w:val="005B6F83"/>
    <w:rsid w:val="005C56AA"/>
    <w:rsid w:val="005C74FB"/>
    <w:rsid w:val="005D1602"/>
    <w:rsid w:val="005D6CE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F8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57C"/>
    <w:rsid w:val="00712772"/>
    <w:rsid w:val="007148D3"/>
    <w:rsid w:val="00715B9A"/>
    <w:rsid w:val="00721593"/>
    <w:rsid w:val="00726EA6"/>
    <w:rsid w:val="00727208"/>
    <w:rsid w:val="00727680"/>
    <w:rsid w:val="007348B1"/>
    <w:rsid w:val="00734B23"/>
    <w:rsid w:val="007362A6"/>
    <w:rsid w:val="00736D7D"/>
    <w:rsid w:val="00740E58"/>
    <w:rsid w:val="00741684"/>
    <w:rsid w:val="0074405B"/>
    <w:rsid w:val="007445A0"/>
    <w:rsid w:val="0074524B"/>
    <w:rsid w:val="00747D8B"/>
    <w:rsid w:val="00751228"/>
    <w:rsid w:val="00751E21"/>
    <w:rsid w:val="007537CD"/>
    <w:rsid w:val="007571E1"/>
    <w:rsid w:val="007604B2"/>
    <w:rsid w:val="00760709"/>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5D6"/>
    <w:rsid w:val="007C05DD"/>
    <w:rsid w:val="007C3D18"/>
    <w:rsid w:val="007C60BF"/>
    <w:rsid w:val="007C6A07"/>
    <w:rsid w:val="007C75A1"/>
    <w:rsid w:val="007C77A5"/>
    <w:rsid w:val="007D04E5"/>
    <w:rsid w:val="007D08E7"/>
    <w:rsid w:val="007D1203"/>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4EAD"/>
    <w:rsid w:val="00825C42"/>
    <w:rsid w:val="00825D25"/>
    <w:rsid w:val="00827D6F"/>
    <w:rsid w:val="00830764"/>
    <w:rsid w:val="008376AC"/>
    <w:rsid w:val="008444E8"/>
    <w:rsid w:val="00844E80"/>
    <w:rsid w:val="00846FE7"/>
    <w:rsid w:val="00850CEC"/>
    <w:rsid w:val="008521B2"/>
    <w:rsid w:val="00856911"/>
    <w:rsid w:val="008677FD"/>
    <w:rsid w:val="008706D4"/>
    <w:rsid w:val="00870866"/>
    <w:rsid w:val="00870F8A"/>
    <w:rsid w:val="008719A4"/>
    <w:rsid w:val="00871D23"/>
    <w:rsid w:val="00874312"/>
    <w:rsid w:val="0087437C"/>
    <w:rsid w:val="00875CD7"/>
    <w:rsid w:val="00876B4D"/>
    <w:rsid w:val="00877F18"/>
    <w:rsid w:val="008941F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0"/>
    <w:rsid w:val="008D34F1"/>
    <w:rsid w:val="008D39D8"/>
    <w:rsid w:val="008D6D1A"/>
    <w:rsid w:val="008E065E"/>
    <w:rsid w:val="008E0927"/>
    <w:rsid w:val="008E1909"/>
    <w:rsid w:val="008E275A"/>
    <w:rsid w:val="008F1EAB"/>
    <w:rsid w:val="008F3257"/>
    <w:rsid w:val="008F33DC"/>
    <w:rsid w:val="008F477F"/>
    <w:rsid w:val="008F6942"/>
    <w:rsid w:val="008F7643"/>
    <w:rsid w:val="0090220F"/>
    <w:rsid w:val="00902350"/>
    <w:rsid w:val="0090336B"/>
    <w:rsid w:val="009053AA"/>
    <w:rsid w:val="00906939"/>
    <w:rsid w:val="00910B7D"/>
    <w:rsid w:val="00911DFB"/>
    <w:rsid w:val="009139D9"/>
    <w:rsid w:val="00914AD8"/>
    <w:rsid w:val="00916079"/>
    <w:rsid w:val="00917CE9"/>
    <w:rsid w:val="00920BF2"/>
    <w:rsid w:val="00922010"/>
    <w:rsid w:val="0093169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B81"/>
    <w:rsid w:val="009E023A"/>
    <w:rsid w:val="009E048D"/>
    <w:rsid w:val="009E068F"/>
    <w:rsid w:val="009E14E0"/>
    <w:rsid w:val="009E23A3"/>
    <w:rsid w:val="009E35DB"/>
    <w:rsid w:val="009E47A3"/>
    <w:rsid w:val="009F08F3"/>
    <w:rsid w:val="009F1ECE"/>
    <w:rsid w:val="009F344F"/>
    <w:rsid w:val="00A048A8"/>
    <w:rsid w:val="00A04F49"/>
    <w:rsid w:val="00A13E54"/>
    <w:rsid w:val="00A17F63"/>
    <w:rsid w:val="00A2193B"/>
    <w:rsid w:val="00A225E5"/>
    <w:rsid w:val="00A2351A"/>
    <w:rsid w:val="00A264A9"/>
    <w:rsid w:val="00A27785"/>
    <w:rsid w:val="00A30187"/>
    <w:rsid w:val="00A3448A"/>
    <w:rsid w:val="00A36297"/>
    <w:rsid w:val="00A41E2B"/>
    <w:rsid w:val="00A428F8"/>
    <w:rsid w:val="00A45B74"/>
    <w:rsid w:val="00A52E1D"/>
    <w:rsid w:val="00A53B42"/>
    <w:rsid w:val="00A61499"/>
    <w:rsid w:val="00A62A77"/>
    <w:rsid w:val="00A63483"/>
    <w:rsid w:val="00A657D7"/>
    <w:rsid w:val="00A660AC"/>
    <w:rsid w:val="00A67E6C"/>
    <w:rsid w:val="00A71B99"/>
    <w:rsid w:val="00A739D0"/>
    <w:rsid w:val="00A761D4"/>
    <w:rsid w:val="00A77EC4"/>
    <w:rsid w:val="00A81E60"/>
    <w:rsid w:val="00A87A65"/>
    <w:rsid w:val="00A92879"/>
    <w:rsid w:val="00A9442A"/>
    <w:rsid w:val="00AA016F"/>
    <w:rsid w:val="00AA1ED6"/>
    <w:rsid w:val="00AA51D6"/>
    <w:rsid w:val="00AA58AD"/>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236"/>
    <w:rsid w:val="00B60F21"/>
    <w:rsid w:val="00B62AAA"/>
    <w:rsid w:val="00B664C7"/>
    <w:rsid w:val="00B739F6"/>
    <w:rsid w:val="00B81A6C"/>
    <w:rsid w:val="00B85DE5"/>
    <w:rsid w:val="00B90F73"/>
    <w:rsid w:val="00B92F68"/>
    <w:rsid w:val="00B93B59"/>
    <w:rsid w:val="00B9406A"/>
    <w:rsid w:val="00BA2280"/>
    <w:rsid w:val="00BA2A08"/>
    <w:rsid w:val="00BA56D2"/>
    <w:rsid w:val="00BA74DC"/>
    <w:rsid w:val="00BA76E0"/>
    <w:rsid w:val="00BB2A25"/>
    <w:rsid w:val="00BB40CE"/>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1F98"/>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2D0"/>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4C4A"/>
    <w:rsid w:val="00D34FDC"/>
    <w:rsid w:val="00D36E71"/>
    <w:rsid w:val="00D37D87"/>
    <w:rsid w:val="00D40B33"/>
    <w:rsid w:val="00D4318F"/>
    <w:rsid w:val="00D438BF"/>
    <w:rsid w:val="00D440F8"/>
    <w:rsid w:val="00D45DA7"/>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7FF"/>
    <w:rsid w:val="00DA305E"/>
    <w:rsid w:val="00DA5007"/>
    <w:rsid w:val="00DA5417"/>
    <w:rsid w:val="00DA56E8"/>
    <w:rsid w:val="00DB0A9F"/>
    <w:rsid w:val="00DB1167"/>
    <w:rsid w:val="00DB377D"/>
    <w:rsid w:val="00DC2D36"/>
    <w:rsid w:val="00DC53EF"/>
    <w:rsid w:val="00DE0448"/>
    <w:rsid w:val="00DE5608"/>
    <w:rsid w:val="00DE58D0"/>
    <w:rsid w:val="00DE654F"/>
    <w:rsid w:val="00DE73F1"/>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30C9"/>
    <w:rsid w:val="00EE110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BD1"/>
    <w:rsid w:val="00F40F0C"/>
    <w:rsid w:val="00F4766C"/>
    <w:rsid w:val="00F476A7"/>
    <w:rsid w:val="00F507D1"/>
    <w:rsid w:val="00F51694"/>
    <w:rsid w:val="00F519CE"/>
    <w:rsid w:val="00F51ADA"/>
    <w:rsid w:val="00F607C5"/>
    <w:rsid w:val="00F60DEA"/>
    <w:rsid w:val="00F6302A"/>
    <w:rsid w:val="00F64C2B"/>
    <w:rsid w:val="00F651BE"/>
    <w:rsid w:val="00F67F53"/>
    <w:rsid w:val="00F703BE"/>
    <w:rsid w:val="00F71F69"/>
    <w:rsid w:val="00F72052"/>
    <w:rsid w:val="00F72B72"/>
    <w:rsid w:val="00F73792"/>
    <w:rsid w:val="00F74BB9"/>
    <w:rsid w:val="00F75582"/>
    <w:rsid w:val="00F75A7F"/>
    <w:rsid w:val="00F76EFA"/>
    <w:rsid w:val="00F804BE"/>
    <w:rsid w:val="00F817CE"/>
    <w:rsid w:val="00F831A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69C8"/>
    <w:rsid w:val="00FD74DB"/>
    <w:rsid w:val="00FD7660"/>
    <w:rsid w:val="00FE0655"/>
    <w:rsid w:val="00FE2365"/>
    <w:rsid w:val="00FE4C7B"/>
    <w:rsid w:val="00FE716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71257C"/>
    <w:rPr>
      <w:rFonts w:ascii="Arial" w:hAnsi="Arial"/>
      <w:lang w:val="en-GB"/>
    </w:rPr>
  </w:style>
  <w:style w:type="paragraph" w:customStyle="1" w:styleId="References">
    <w:name w:val="References"/>
    <w:basedOn w:val="Normal"/>
    <w:rsid w:val="00824EAD"/>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uiPriority w:val="34"/>
    <w:qFormat/>
    <w:rsid w:val="001F4E93"/>
    <w:pPr>
      <w:ind w:left="720"/>
      <w:contextualSpacing/>
    </w:pPr>
  </w:style>
  <w:style w:type="paragraph" w:styleId="Revision">
    <w:name w:val="Revision"/>
    <w:hidden/>
    <w:uiPriority w:val="99"/>
    <w:semiHidden/>
    <w:rsid w:val="003A6F41"/>
    <w:rPr>
      <w:rFonts w:ascii="Arial" w:hAnsi="Arial"/>
      <w:lang w:val="en-GB"/>
    </w:rPr>
  </w:style>
  <w:style w:type="character" w:customStyle="1" w:styleId="ReferenceChar">
    <w:name w:val="Reference Char"/>
    <w:link w:val="Reference"/>
    <w:rsid w:val="007D08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53399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282EB.4918723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C7DC1-E3BA-4D55-A871-D1092FFB6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1883</Words>
  <Characters>10735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2017-02-10T09:54:00Z</dcterms:created>
  <dcterms:modified xsi:type="dcterms:W3CDTF">2017-02-10T09:54:00Z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